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66E" w:rsidRDefault="009D6DBD" w:rsidP="0032066E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Appendix E</w:t>
      </w:r>
      <w:r w:rsidR="00693524" w:rsidRPr="00BF10D5">
        <w:rPr>
          <w:rFonts w:ascii="Arial" w:hAnsi="Arial" w:cs="Arial"/>
          <w:b/>
          <w:bCs/>
          <w:sz w:val="28"/>
          <w:szCs w:val="28"/>
        </w:rPr>
        <w:t xml:space="preserve"> – </w:t>
      </w:r>
      <w:r w:rsidR="0032066E">
        <w:rPr>
          <w:rFonts w:ascii="Arial" w:hAnsi="Arial" w:cs="Arial"/>
          <w:b/>
          <w:bCs/>
          <w:sz w:val="28"/>
          <w:szCs w:val="28"/>
        </w:rPr>
        <w:t>Proposal Checklist</w:t>
      </w:r>
    </w:p>
    <w:p w:rsidR="00693524" w:rsidRPr="00693524" w:rsidRDefault="00693524" w:rsidP="00693524">
      <w:pPr>
        <w:rPr>
          <w:rFonts w:ascii="Arial" w:hAnsi="Arial" w:cs="Arial"/>
        </w:rPr>
      </w:pPr>
    </w:p>
    <w:tbl>
      <w:tblPr>
        <w:tblStyle w:val="TableGrid"/>
        <w:tblW w:w="9738" w:type="dxa"/>
        <w:tblLayout w:type="fixed"/>
        <w:tblLook w:val="04A0" w:firstRow="1" w:lastRow="0" w:firstColumn="1" w:lastColumn="0" w:noHBand="0" w:noVBand="1"/>
      </w:tblPr>
      <w:tblGrid>
        <w:gridCol w:w="1639"/>
        <w:gridCol w:w="5039"/>
        <w:gridCol w:w="2160"/>
        <w:gridCol w:w="900"/>
      </w:tblGrid>
      <w:tr w:rsidR="00E12F46" w:rsidTr="00E12F46">
        <w:tc>
          <w:tcPr>
            <w:tcW w:w="1639" w:type="dxa"/>
            <w:shd w:val="clear" w:color="auto" w:fill="F2F2F2" w:themeFill="background1" w:themeFillShade="F2"/>
            <w:vAlign w:val="center"/>
          </w:tcPr>
          <w:p w:rsidR="00E12F46" w:rsidRPr="005A578A" w:rsidRDefault="00090477" w:rsidP="00FE17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Proposal Requirement</w:t>
            </w:r>
            <w:r w:rsidR="00E12F46" w:rsidRPr="005A578A">
              <w:rPr>
                <w:b/>
                <w:bCs/>
              </w:rPr>
              <w:t xml:space="preserve"> Number</w:t>
            </w:r>
          </w:p>
        </w:tc>
        <w:tc>
          <w:tcPr>
            <w:tcW w:w="5039" w:type="dxa"/>
            <w:shd w:val="clear" w:color="auto" w:fill="F2F2F2" w:themeFill="background1" w:themeFillShade="F2"/>
            <w:vAlign w:val="center"/>
          </w:tcPr>
          <w:p w:rsidR="00E12F46" w:rsidRPr="005A578A" w:rsidRDefault="00E12F46" w:rsidP="00FE17E1">
            <w:pPr>
              <w:jc w:val="center"/>
              <w:rPr>
                <w:b/>
                <w:bCs/>
              </w:rPr>
            </w:pPr>
            <w:r w:rsidRPr="005A578A">
              <w:rPr>
                <w:b/>
                <w:bCs/>
              </w:rPr>
              <w:t>Required Content</w:t>
            </w:r>
            <w:r w:rsidR="00AC3947">
              <w:rPr>
                <w:b/>
                <w:bCs/>
              </w:rPr>
              <w:t xml:space="preserve"> with Bid Submittal</w:t>
            </w:r>
          </w:p>
        </w:tc>
        <w:tc>
          <w:tcPr>
            <w:tcW w:w="2160" w:type="dxa"/>
            <w:shd w:val="clear" w:color="auto" w:fill="F2F2F2" w:themeFill="background1" w:themeFillShade="F2"/>
            <w:vAlign w:val="center"/>
          </w:tcPr>
          <w:p w:rsidR="00E12F46" w:rsidRPr="005A578A" w:rsidRDefault="008F2262" w:rsidP="00FE17E1">
            <w:pPr>
              <w:jc w:val="center"/>
              <w:rPr>
                <w:b/>
                <w:bCs/>
              </w:rPr>
            </w:pPr>
            <w:r w:rsidRPr="005A578A">
              <w:rPr>
                <w:b/>
                <w:bCs/>
              </w:rPr>
              <w:t>RFP Section Reference</w:t>
            </w:r>
          </w:p>
        </w:tc>
        <w:tc>
          <w:tcPr>
            <w:tcW w:w="900" w:type="dxa"/>
            <w:shd w:val="clear" w:color="auto" w:fill="F2F2F2" w:themeFill="background1" w:themeFillShade="F2"/>
            <w:vAlign w:val="center"/>
          </w:tcPr>
          <w:p w:rsidR="00E12F46" w:rsidRPr="005A578A" w:rsidRDefault="00E12F46" w:rsidP="00FE17E1">
            <w:pPr>
              <w:jc w:val="center"/>
              <w:rPr>
                <w:b/>
                <w:bCs/>
              </w:rPr>
            </w:pPr>
            <w:r w:rsidRPr="005A578A">
              <w:rPr>
                <w:b/>
                <w:bCs/>
              </w:rPr>
              <w:t>Check</w:t>
            </w:r>
          </w:p>
        </w:tc>
      </w:tr>
      <w:tr w:rsidR="00E12F46" w:rsidTr="006F749E">
        <w:tc>
          <w:tcPr>
            <w:tcW w:w="1639" w:type="dxa"/>
            <w:vAlign w:val="center"/>
          </w:tcPr>
          <w:p w:rsidR="00E12F46" w:rsidRDefault="00E12F46" w:rsidP="00FE17E1">
            <w:pPr>
              <w:jc w:val="center"/>
            </w:pPr>
            <w:r>
              <w:t>Due prior to proposal</w:t>
            </w:r>
          </w:p>
        </w:tc>
        <w:tc>
          <w:tcPr>
            <w:tcW w:w="5039" w:type="dxa"/>
            <w:vAlign w:val="center"/>
          </w:tcPr>
          <w:p w:rsidR="00E12F46" w:rsidRDefault="00E12F46" w:rsidP="00FE17E1">
            <w:r>
              <w:t>Receipt Confirmation and Notice of Site Visit</w:t>
            </w:r>
          </w:p>
        </w:tc>
        <w:tc>
          <w:tcPr>
            <w:tcW w:w="2160" w:type="dxa"/>
            <w:vAlign w:val="center"/>
          </w:tcPr>
          <w:p w:rsidR="00E12F46" w:rsidRDefault="00BC7731" w:rsidP="00E12F46">
            <w:r>
              <w:t>2.4.12</w:t>
            </w:r>
          </w:p>
        </w:tc>
        <w:tc>
          <w:tcPr>
            <w:tcW w:w="900" w:type="dxa"/>
          </w:tcPr>
          <w:p w:rsidR="00E12F46" w:rsidRDefault="00E12F46" w:rsidP="00FE17E1"/>
        </w:tc>
      </w:tr>
      <w:tr w:rsidR="00E12F46" w:rsidTr="00FE17E1">
        <w:tc>
          <w:tcPr>
            <w:tcW w:w="1639" w:type="dxa"/>
          </w:tcPr>
          <w:p w:rsidR="00E12F46" w:rsidRDefault="00E12F46" w:rsidP="00FE17E1">
            <w:pPr>
              <w:jc w:val="center"/>
            </w:pPr>
            <w:r>
              <w:t>1</w:t>
            </w:r>
          </w:p>
        </w:tc>
        <w:tc>
          <w:tcPr>
            <w:tcW w:w="5039" w:type="dxa"/>
          </w:tcPr>
          <w:p w:rsidR="00E12F46" w:rsidRDefault="00E12F46" w:rsidP="00FE17E1">
            <w:r>
              <w:t>Proposal Checklist</w:t>
            </w:r>
          </w:p>
        </w:tc>
        <w:tc>
          <w:tcPr>
            <w:tcW w:w="2160" w:type="dxa"/>
          </w:tcPr>
          <w:p w:rsidR="00E12F46" w:rsidRDefault="008F2262" w:rsidP="00FE17E1">
            <w:r>
              <w:t xml:space="preserve">5.1, </w:t>
            </w:r>
            <w:r w:rsidR="00BC7731">
              <w:t>Appendix E</w:t>
            </w:r>
          </w:p>
        </w:tc>
        <w:tc>
          <w:tcPr>
            <w:tcW w:w="900" w:type="dxa"/>
          </w:tcPr>
          <w:p w:rsidR="00E12F46" w:rsidRDefault="00E12F46" w:rsidP="00FE17E1"/>
        </w:tc>
      </w:tr>
      <w:tr w:rsidR="00E12F46" w:rsidTr="00FE17E1">
        <w:tc>
          <w:tcPr>
            <w:tcW w:w="1639" w:type="dxa"/>
          </w:tcPr>
          <w:p w:rsidR="00E12F46" w:rsidRDefault="00E12F46" w:rsidP="00FE17E1">
            <w:pPr>
              <w:jc w:val="center"/>
            </w:pPr>
            <w:r>
              <w:t>2</w:t>
            </w:r>
          </w:p>
        </w:tc>
        <w:tc>
          <w:tcPr>
            <w:tcW w:w="5039" w:type="dxa"/>
          </w:tcPr>
          <w:p w:rsidR="00E12F46" w:rsidRDefault="00E12F46" w:rsidP="00FE17E1">
            <w:r>
              <w:t>Cover Letter</w:t>
            </w:r>
          </w:p>
        </w:tc>
        <w:tc>
          <w:tcPr>
            <w:tcW w:w="2160" w:type="dxa"/>
          </w:tcPr>
          <w:p w:rsidR="00E12F46" w:rsidRDefault="00BC7731" w:rsidP="003F5317">
            <w:r>
              <w:t>5.</w:t>
            </w:r>
            <w:r w:rsidR="003F5317">
              <w:t>2</w:t>
            </w:r>
          </w:p>
        </w:tc>
        <w:tc>
          <w:tcPr>
            <w:tcW w:w="900" w:type="dxa"/>
          </w:tcPr>
          <w:p w:rsidR="00E12F46" w:rsidRDefault="00E12F46" w:rsidP="00FE17E1"/>
        </w:tc>
      </w:tr>
      <w:tr w:rsidR="00AC3947" w:rsidTr="00FE17E1">
        <w:tc>
          <w:tcPr>
            <w:tcW w:w="1639" w:type="dxa"/>
          </w:tcPr>
          <w:p w:rsidR="00AC3947" w:rsidRDefault="00AC3947" w:rsidP="00FE17E1">
            <w:pPr>
              <w:jc w:val="center"/>
            </w:pPr>
            <w:r>
              <w:t>3</w:t>
            </w:r>
          </w:p>
        </w:tc>
        <w:tc>
          <w:tcPr>
            <w:tcW w:w="5039" w:type="dxa"/>
          </w:tcPr>
          <w:p w:rsidR="00AC3947" w:rsidRDefault="00AC3947" w:rsidP="00FE17E1">
            <w:r>
              <w:t>Response Submission Fee</w:t>
            </w:r>
          </w:p>
        </w:tc>
        <w:tc>
          <w:tcPr>
            <w:tcW w:w="2160" w:type="dxa"/>
          </w:tcPr>
          <w:p w:rsidR="00AC3947" w:rsidRDefault="00AC3947" w:rsidP="003F5317">
            <w:r>
              <w:t>2.4.1</w:t>
            </w:r>
            <w:r w:rsidR="003F5317">
              <w:t>8</w:t>
            </w:r>
          </w:p>
        </w:tc>
        <w:tc>
          <w:tcPr>
            <w:tcW w:w="900" w:type="dxa"/>
          </w:tcPr>
          <w:p w:rsidR="00AC3947" w:rsidRDefault="00AC3947" w:rsidP="00FE17E1"/>
        </w:tc>
      </w:tr>
      <w:tr w:rsidR="00E12F46" w:rsidTr="00FE17E1">
        <w:tc>
          <w:tcPr>
            <w:tcW w:w="1639" w:type="dxa"/>
          </w:tcPr>
          <w:p w:rsidR="00E12F46" w:rsidRDefault="00AC3947" w:rsidP="00FE17E1">
            <w:pPr>
              <w:jc w:val="center"/>
            </w:pPr>
            <w:r>
              <w:t>4</w:t>
            </w:r>
          </w:p>
        </w:tc>
        <w:tc>
          <w:tcPr>
            <w:tcW w:w="5039" w:type="dxa"/>
          </w:tcPr>
          <w:p w:rsidR="00E12F46" w:rsidRDefault="00E12F46" w:rsidP="00FE17E1">
            <w:r>
              <w:t>Statement of Qualifications</w:t>
            </w:r>
          </w:p>
        </w:tc>
        <w:tc>
          <w:tcPr>
            <w:tcW w:w="2160" w:type="dxa"/>
          </w:tcPr>
          <w:p w:rsidR="00E12F46" w:rsidRDefault="00BC7731" w:rsidP="007873D7">
            <w:r>
              <w:t>5.</w:t>
            </w:r>
            <w:r w:rsidR="003F5317">
              <w:t>4</w:t>
            </w:r>
          </w:p>
        </w:tc>
        <w:tc>
          <w:tcPr>
            <w:tcW w:w="900" w:type="dxa"/>
          </w:tcPr>
          <w:p w:rsidR="00E12F46" w:rsidRDefault="00E12F46" w:rsidP="00FE17E1"/>
        </w:tc>
      </w:tr>
      <w:tr w:rsidR="00E12F46" w:rsidTr="00FE17E1">
        <w:tc>
          <w:tcPr>
            <w:tcW w:w="1639" w:type="dxa"/>
          </w:tcPr>
          <w:p w:rsidR="00E12F46" w:rsidRDefault="00AC3947" w:rsidP="00FE17E1">
            <w:pPr>
              <w:jc w:val="center"/>
            </w:pPr>
            <w:r>
              <w:t>5</w:t>
            </w:r>
          </w:p>
        </w:tc>
        <w:tc>
          <w:tcPr>
            <w:tcW w:w="5039" w:type="dxa"/>
          </w:tcPr>
          <w:p w:rsidR="00E12F46" w:rsidRDefault="00BC7731" w:rsidP="00FE17E1">
            <w:r>
              <w:t>Technical Information</w:t>
            </w:r>
          </w:p>
        </w:tc>
        <w:tc>
          <w:tcPr>
            <w:tcW w:w="2160" w:type="dxa"/>
          </w:tcPr>
          <w:p w:rsidR="00E12F46" w:rsidRDefault="00BC7731" w:rsidP="00E12F46">
            <w:r>
              <w:t>5.</w:t>
            </w:r>
            <w:r w:rsidR="003F5317">
              <w:t>5</w:t>
            </w:r>
            <w:r>
              <w:t xml:space="preserve">, </w:t>
            </w:r>
            <w:r w:rsidR="00AC3947">
              <w:t xml:space="preserve">Appendix A &amp; </w:t>
            </w:r>
            <w:r>
              <w:t>C</w:t>
            </w:r>
          </w:p>
        </w:tc>
        <w:tc>
          <w:tcPr>
            <w:tcW w:w="900" w:type="dxa"/>
          </w:tcPr>
          <w:p w:rsidR="00E12F46" w:rsidRDefault="00E12F46" w:rsidP="00FE17E1"/>
        </w:tc>
      </w:tr>
      <w:tr w:rsidR="00BC7731" w:rsidTr="00BC7731">
        <w:tc>
          <w:tcPr>
            <w:tcW w:w="1639" w:type="dxa"/>
          </w:tcPr>
          <w:p w:rsidR="00BC7731" w:rsidRDefault="00AC3947" w:rsidP="00BC7731">
            <w:pPr>
              <w:jc w:val="center"/>
            </w:pPr>
            <w:r>
              <w:t>6</w:t>
            </w:r>
          </w:p>
        </w:tc>
        <w:tc>
          <w:tcPr>
            <w:tcW w:w="5039" w:type="dxa"/>
          </w:tcPr>
          <w:p w:rsidR="00BC7731" w:rsidRPr="00E12F46" w:rsidRDefault="00BC7731" w:rsidP="00AB1DEA">
            <w:proofErr w:type="spellStart"/>
            <w:r>
              <w:t>PVsyst</w:t>
            </w:r>
            <w:proofErr w:type="spellEnd"/>
            <w:r>
              <w:t xml:space="preserve"> reports and 8760 data files</w:t>
            </w:r>
          </w:p>
        </w:tc>
        <w:tc>
          <w:tcPr>
            <w:tcW w:w="2160" w:type="dxa"/>
          </w:tcPr>
          <w:p w:rsidR="00BC7731" w:rsidRDefault="00BC7731" w:rsidP="00AB1DEA">
            <w:r>
              <w:t>5.</w:t>
            </w:r>
            <w:r w:rsidR="003F5317">
              <w:t>5</w:t>
            </w:r>
          </w:p>
        </w:tc>
        <w:tc>
          <w:tcPr>
            <w:tcW w:w="900" w:type="dxa"/>
          </w:tcPr>
          <w:p w:rsidR="00BC7731" w:rsidRDefault="00BC7731" w:rsidP="00AB1DEA"/>
        </w:tc>
      </w:tr>
      <w:tr w:rsidR="00BC7731" w:rsidTr="00BC7731">
        <w:tc>
          <w:tcPr>
            <w:tcW w:w="1639" w:type="dxa"/>
          </w:tcPr>
          <w:p w:rsidR="00BC7731" w:rsidRDefault="00AC3947" w:rsidP="00AB1DEA">
            <w:pPr>
              <w:jc w:val="center"/>
            </w:pPr>
            <w:r>
              <w:t>7</w:t>
            </w:r>
          </w:p>
        </w:tc>
        <w:tc>
          <w:tcPr>
            <w:tcW w:w="5039" w:type="dxa"/>
          </w:tcPr>
          <w:p w:rsidR="00BC7731" w:rsidRDefault="00AC3947" w:rsidP="00AB1DEA">
            <w:r>
              <w:t>Project Execution Summary Plan</w:t>
            </w:r>
          </w:p>
        </w:tc>
        <w:tc>
          <w:tcPr>
            <w:tcW w:w="2160" w:type="dxa"/>
          </w:tcPr>
          <w:p w:rsidR="00BC7731" w:rsidRDefault="00BC7731" w:rsidP="003F5317">
            <w:r>
              <w:t>5.</w:t>
            </w:r>
            <w:r w:rsidR="003F5317">
              <w:t>6</w:t>
            </w:r>
            <w:r w:rsidR="009D6DBD">
              <w:t xml:space="preserve">, </w:t>
            </w:r>
            <w:r w:rsidR="005020B2">
              <w:t xml:space="preserve">Appendix </w:t>
            </w:r>
            <w:r w:rsidR="009D6DBD">
              <w:t>A</w:t>
            </w:r>
          </w:p>
        </w:tc>
        <w:tc>
          <w:tcPr>
            <w:tcW w:w="900" w:type="dxa"/>
          </w:tcPr>
          <w:p w:rsidR="00BC7731" w:rsidRDefault="00BC7731" w:rsidP="00AB1DEA"/>
        </w:tc>
      </w:tr>
      <w:tr w:rsidR="00BC7731" w:rsidTr="00AB1DEA">
        <w:tc>
          <w:tcPr>
            <w:tcW w:w="1639" w:type="dxa"/>
          </w:tcPr>
          <w:p w:rsidR="00BC7731" w:rsidRDefault="00BC7731" w:rsidP="00BC7731">
            <w:pPr>
              <w:jc w:val="center"/>
            </w:pPr>
            <w:r>
              <w:t>8</w:t>
            </w:r>
          </w:p>
        </w:tc>
        <w:tc>
          <w:tcPr>
            <w:tcW w:w="5039" w:type="dxa"/>
          </w:tcPr>
          <w:p w:rsidR="00BC7731" w:rsidRDefault="00AC3947" w:rsidP="00AB1DEA">
            <w:r>
              <w:t>Schedule of Pricing</w:t>
            </w:r>
          </w:p>
        </w:tc>
        <w:tc>
          <w:tcPr>
            <w:tcW w:w="2160" w:type="dxa"/>
          </w:tcPr>
          <w:p w:rsidR="00BC7731" w:rsidRDefault="00BC7731" w:rsidP="00AB1DEA">
            <w:r>
              <w:t>5.</w:t>
            </w:r>
            <w:r w:rsidR="003F5317">
              <w:t>7</w:t>
            </w:r>
            <w:r>
              <w:t>, Appendix C</w:t>
            </w:r>
          </w:p>
        </w:tc>
        <w:tc>
          <w:tcPr>
            <w:tcW w:w="900" w:type="dxa"/>
          </w:tcPr>
          <w:p w:rsidR="00BC7731" w:rsidRDefault="00BC7731" w:rsidP="00AB1DEA"/>
        </w:tc>
      </w:tr>
      <w:tr w:rsidR="00BC7731" w:rsidTr="00AB1DEA">
        <w:tc>
          <w:tcPr>
            <w:tcW w:w="1639" w:type="dxa"/>
          </w:tcPr>
          <w:p w:rsidR="00BC7731" w:rsidRDefault="00BC7731" w:rsidP="00BC7731">
            <w:pPr>
              <w:jc w:val="center"/>
            </w:pPr>
            <w:r>
              <w:t>9</w:t>
            </w:r>
          </w:p>
        </w:tc>
        <w:tc>
          <w:tcPr>
            <w:tcW w:w="5039" w:type="dxa"/>
          </w:tcPr>
          <w:p w:rsidR="00BC7731" w:rsidRDefault="00BC7731" w:rsidP="00AB1DEA">
            <w:r w:rsidRPr="000D3F60">
              <w:t>Payment Schedule</w:t>
            </w:r>
          </w:p>
        </w:tc>
        <w:tc>
          <w:tcPr>
            <w:tcW w:w="2160" w:type="dxa"/>
          </w:tcPr>
          <w:p w:rsidR="00BC7731" w:rsidRDefault="00BC7731" w:rsidP="003F5317">
            <w:r>
              <w:t>5.</w:t>
            </w:r>
            <w:r w:rsidR="003F5317">
              <w:t>7</w:t>
            </w:r>
          </w:p>
        </w:tc>
        <w:tc>
          <w:tcPr>
            <w:tcW w:w="900" w:type="dxa"/>
          </w:tcPr>
          <w:p w:rsidR="00BC7731" w:rsidRDefault="00BC7731" w:rsidP="00AB1DEA"/>
        </w:tc>
      </w:tr>
      <w:tr w:rsidR="00BC7731" w:rsidTr="00FE17E1">
        <w:tc>
          <w:tcPr>
            <w:tcW w:w="1639" w:type="dxa"/>
          </w:tcPr>
          <w:p w:rsidR="00BC7731" w:rsidRDefault="00BC7731" w:rsidP="00BC7731">
            <w:pPr>
              <w:jc w:val="center"/>
            </w:pPr>
            <w:r>
              <w:t>10</w:t>
            </w:r>
          </w:p>
        </w:tc>
        <w:tc>
          <w:tcPr>
            <w:tcW w:w="5039" w:type="dxa"/>
          </w:tcPr>
          <w:p w:rsidR="00BC7731" w:rsidRDefault="00BC7731" w:rsidP="00AB1DEA">
            <w:r>
              <w:t>Proposed Liquidated Damages</w:t>
            </w:r>
          </w:p>
        </w:tc>
        <w:tc>
          <w:tcPr>
            <w:tcW w:w="2160" w:type="dxa"/>
          </w:tcPr>
          <w:p w:rsidR="00BC7731" w:rsidRDefault="00BC7731" w:rsidP="003F5317">
            <w:r>
              <w:t>5.</w:t>
            </w:r>
            <w:r w:rsidR="003F5317">
              <w:t>7</w:t>
            </w:r>
          </w:p>
        </w:tc>
        <w:tc>
          <w:tcPr>
            <w:tcW w:w="900" w:type="dxa"/>
          </w:tcPr>
          <w:p w:rsidR="00BC7731" w:rsidRDefault="00BC7731" w:rsidP="00FE17E1"/>
        </w:tc>
      </w:tr>
      <w:tr w:rsidR="00BC7731" w:rsidTr="00FE17E1">
        <w:tc>
          <w:tcPr>
            <w:tcW w:w="1639" w:type="dxa"/>
          </w:tcPr>
          <w:p w:rsidR="00BC7731" w:rsidRDefault="00BC7731" w:rsidP="00FE17E1">
            <w:pPr>
              <w:jc w:val="center"/>
            </w:pPr>
            <w:r>
              <w:t>11</w:t>
            </w:r>
          </w:p>
        </w:tc>
        <w:tc>
          <w:tcPr>
            <w:tcW w:w="5039" w:type="dxa"/>
          </w:tcPr>
          <w:p w:rsidR="00BC7731" w:rsidRDefault="00BC7731" w:rsidP="00FE17E1">
            <w:r>
              <w:t>Employment Practices</w:t>
            </w:r>
          </w:p>
        </w:tc>
        <w:tc>
          <w:tcPr>
            <w:tcW w:w="2160" w:type="dxa"/>
          </w:tcPr>
          <w:p w:rsidR="00BC7731" w:rsidRDefault="00BC7731" w:rsidP="00E12F46">
            <w:r>
              <w:t>5.</w:t>
            </w:r>
            <w:r w:rsidR="003F5317">
              <w:t>8</w:t>
            </w:r>
          </w:p>
        </w:tc>
        <w:tc>
          <w:tcPr>
            <w:tcW w:w="900" w:type="dxa"/>
          </w:tcPr>
          <w:p w:rsidR="00BC7731" w:rsidRDefault="00BC7731" w:rsidP="00FE17E1"/>
        </w:tc>
      </w:tr>
      <w:tr w:rsidR="00BC7731" w:rsidTr="00FE17E1">
        <w:tc>
          <w:tcPr>
            <w:tcW w:w="1639" w:type="dxa"/>
          </w:tcPr>
          <w:p w:rsidR="00BC7731" w:rsidRDefault="00BC7731" w:rsidP="00FE17E1">
            <w:pPr>
              <w:jc w:val="center"/>
            </w:pPr>
            <w:r>
              <w:t>12</w:t>
            </w:r>
          </w:p>
        </w:tc>
        <w:tc>
          <w:tcPr>
            <w:tcW w:w="5039" w:type="dxa"/>
          </w:tcPr>
          <w:p w:rsidR="00BC7731" w:rsidRDefault="00BC7731" w:rsidP="00AB1DEA">
            <w:r>
              <w:t>Credit Worthiness (Financial Statements)</w:t>
            </w:r>
          </w:p>
        </w:tc>
        <w:tc>
          <w:tcPr>
            <w:tcW w:w="2160" w:type="dxa"/>
          </w:tcPr>
          <w:p w:rsidR="00BC7731" w:rsidRDefault="00BC7731" w:rsidP="00AB1DEA">
            <w:r>
              <w:t>5.</w:t>
            </w:r>
            <w:r w:rsidR="003F5317">
              <w:t>10</w:t>
            </w:r>
          </w:p>
        </w:tc>
        <w:tc>
          <w:tcPr>
            <w:tcW w:w="900" w:type="dxa"/>
          </w:tcPr>
          <w:p w:rsidR="00BC7731" w:rsidRDefault="00BC7731" w:rsidP="00FE17E1"/>
        </w:tc>
      </w:tr>
      <w:tr w:rsidR="003F5317" w:rsidTr="00FE17E1">
        <w:tc>
          <w:tcPr>
            <w:tcW w:w="1639" w:type="dxa"/>
          </w:tcPr>
          <w:p w:rsidR="003F5317" w:rsidRDefault="003F5317" w:rsidP="00FE17E1">
            <w:pPr>
              <w:jc w:val="center"/>
            </w:pPr>
            <w:r>
              <w:t>13</w:t>
            </w:r>
          </w:p>
        </w:tc>
        <w:tc>
          <w:tcPr>
            <w:tcW w:w="5039" w:type="dxa"/>
          </w:tcPr>
          <w:p w:rsidR="003F5317" w:rsidRDefault="003F5317" w:rsidP="00FE17E1">
            <w:r>
              <w:t>Bid Security</w:t>
            </w:r>
          </w:p>
        </w:tc>
        <w:tc>
          <w:tcPr>
            <w:tcW w:w="2160" w:type="dxa"/>
          </w:tcPr>
          <w:p w:rsidR="003F5317" w:rsidRDefault="003F5317" w:rsidP="00E12F46">
            <w:r>
              <w:t>5.11</w:t>
            </w:r>
            <w:r w:rsidR="001D6230">
              <w:t>, Appendix I</w:t>
            </w:r>
          </w:p>
        </w:tc>
        <w:tc>
          <w:tcPr>
            <w:tcW w:w="900" w:type="dxa"/>
          </w:tcPr>
          <w:p w:rsidR="003F5317" w:rsidRDefault="003F5317" w:rsidP="00FE17E1"/>
        </w:tc>
      </w:tr>
      <w:tr w:rsidR="00BC7731" w:rsidTr="00FE17E1">
        <w:tc>
          <w:tcPr>
            <w:tcW w:w="1639" w:type="dxa"/>
          </w:tcPr>
          <w:p w:rsidR="00BC7731" w:rsidRDefault="003F5317" w:rsidP="003F5317">
            <w:pPr>
              <w:jc w:val="center"/>
            </w:pPr>
            <w:r>
              <w:t>14</w:t>
            </w:r>
          </w:p>
        </w:tc>
        <w:tc>
          <w:tcPr>
            <w:tcW w:w="5039" w:type="dxa"/>
          </w:tcPr>
          <w:p w:rsidR="00BC7731" w:rsidRDefault="00BC7731" w:rsidP="00FE17E1">
            <w:r>
              <w:t>Conflicts of Interest</w:t>
            </w:r>
          </w:p>
        </w:tc>
        <w:tc>
          <w:tcPr>
            <w:tcW w:w="2160" w:type="dxa"/>
          </w:tcPr>
          <w:p w:rsidR="00BC7731" w:rsidRDefault="009D6DBD" w:rsidP="00E12F46">
            <w:r>
              <w:t>5.1</w:t>
            </w:r>
            <w:r w:rsidR="003F5317">
              <w:t>3</w:t>
            </w:r>
          </w:p>
        </w:tc>
        <w:tc>
          <w:tcPr>
            <w:tcW w:w="900" w:type="dxa"/>
          </w:tcPr>
          <w:p w:rsidR="00BC7731" w:rsidRDefault="00BC7731" w:rsidP="00FE17E1"/>
        </w:tc>
      </w:tr>
      <w:tr w:rsidR="00C62247" w:rsidTr="00FE17E1">
        <w:tc>
          <w:tcPr>
            <w:tcW w:w="1639" w:type="dxa"/>
          </w:tcPr>
          <w:p w:rsidR="00C62247" w:rsidRDefault="003F5317" w:rsidP="003F5317">
            <w:pPr>
              <w:jc w:val="center"/>
            </w:pPr>
            <w:r>
              <w:t>15</w:t>
            </w:r>
          </w:p>
        </w:tc>
        <w:tc>
          <w:tcPr>
            <w:tcW w:w="5039" w:type="dxa"/>
          </w:tcPr>
          <w:p w:rsidR="00C62247" w:rsidRDefault="00C62247" w:rsidP="00FE17E1">
            <w:r>
              <w:t>Key Project Risks</w:t>
            </w:r>
          </w:p>
        </w:tc>
        <w:tc>
          <w:tcPr>
            <w:tcW w:w="2160" w:type="dxa"/>
          </w:tcPr>
          <w:p w:rsidR="00C62247" w:rsidRDefault="00C62247" w:rsidP="003F5317">
            <w:r>
              <w:t>5.</w:t>
            </w:r>
            <w:r w:rsidR="003F5317">
              <w:t>14</w:t>
            </w:r>
          </w:p>
        </w:tc>
        <w:tc>
          <w:tcPr>
            <w:tcW w:w="900" w:type="dxa"/>
          </w:tcPr>
          <w:p w:rsidR="00C62247" w:rsidRDefault="00C62247" w:rsidP="00FE17E1"/>
        </w:tc>
      </w:tr>
      <w:tr w:rsidR="00BC7731" w:rsidTr="00FE17E1">
        <w:tc>
          <w:tcPr>
            <w:tcW w:w="1639" w:type="dxa"/>
          </w:tcPr>
          <w:p w:rsidR="00BC7731" w:rsidRDefault="003F5317" w:rsidP="003F5317">
            <w:pPr>
              <w:jc w:val="center"/>
            </w:pPr>
            <w:r>
              <w:t>16</w:t>
            </w:r>
          </w:p>
        </w:tc>
        <w:tc>
          <w:tcPr>
            <w:tcW w:w="5039" w:type="dxa"/>
          </w:tcPr>
          <w:p w:rsidR="00BC7731" w:rsidRDefault="00BC7731" w:rsidP="00FE17E1">
            <w:r>
              <w:t>Mutual Confidentiality Agreement</w:t>
            </w:r>
          </w:p>
        </w:tc>
        <w:tc>
          <w:tcPr>
            <w:tcW w:w="2160" w:type="dxa"/>
          </w:tcPr>
          <w:p w:rsidR="00BC7731" w:rsidRDefault="00BC7731" w:rsidP="003F5317">
            <w:r>
              <w:t>5.</w:t>
            </w:r>
            <w:r w:rsidR="003F5317">
              <w:t>3</w:t>
            </w:r>
            <w:r>
              <w:t>, Appendix B</w:t>
            </w:r>
          </w:p>
        </w:tc>
        <w:tc>
          <w:tcPr>
            <w:tcW w:w="900" w:type="dxa"/>
          </w:tcPr>
          <w:p w:rsidR="00BC7731" w:rsidRDefault="00BC7731" w:rsidP="00FE17E1"/>
        </w:tc>
      </w:tr>
      <w:tr w:rsidR="00BC7731" w:rsidTr="00FE17E1">
        <w:tc>
          <w:tcPr>
            <w:tcW w:w="1639" w:type="dxa"/>
          </w:tcPr>
          <w:p w:rsidR="00BC7731" w:rsidRDefault="003F5317" w:rsidP="003F5317">
            <w:pPr>
              <w:jc w:val="center"/>
            </w:pPr>
            <w:r>
              <w:t>17</w:t>
            </w:r>
          </w:p>
        </w:tc>
        <w:tc>
          <w:tcPr>
            <w:tcW w:w="5039" w:type="dxa"/>
          </w:tcPr>
          <w:p w:rsidR="00BC7731" w:rsidRDefault="00BC7731" w:rsidP="00A3562B">
            <w:r>
              <w:t>EPC Agreement red-line and summary</w:t>
            </w:r>
            <w:r w:rsidR="009D49F2">
              <w:t xml:space="preserve"> (addendum)</w:t>
            </w:r>
          </w:p>
        </w:tc>
        <w:tc>
          <w:tcPr>
            <w:tcW w:w="2160" w:type="dxa"/>
          </w:tcPr>
          <w:p w:rsidR="00BC7731" w:rsidRDefault="00BC7731" w:rsidP="003F5317">
            <w:r>
              <w:t>5.</w:t>
            </w:r>
            <w:r w:rsidR="003F5317">
              <w:t>9</w:t>
            </w:r>
            <w:r>
              <w:t>, Appendix A</w:t>
            </w:r>
          </w:p>
        </w:tc>
        <w:tc>
          <w:tcPr>
            <w:tcW w:w="900" w:type="dxa"/>
          </w:tcPr>
          <w:p w:rsidR="00BC7731" w:rsidRDefault="00BC7731" w:rsidP="00A3562B"/>
        </w:tc>
      </w:tr>
      <w:tr w:rsidR="00BC7731" w:rsidTr="009B57C4">
        <w:tc>
          <w:tcPr>
            <w:tcW w:w="1639" w:type="dxa"/>
            <w:tcBorders>
              <w:bottom w:val="single" w:sz="4" w:space="0" w:color="auto"/>
            </w:tcBorders>
          </w:tcPr>
          <w:p w:rsidR="00BC7731" w:rsidRDefault="003F5317" w:rsidP="003F5317">
            <w:pPr>
              <w:jc w:val="center"/>
            </w:pPr>
            <w:r>
              <w:t>18</w:t>
            </w:r>
          </w:p>
        </w:tc>
        <w:tc>
          <w:tcPr>
            <w:tcW w:w="5039" w:type="dxa"/>
            <w:tcBorders>
              <w:bottom w:val="single" w:sz="4" w:space="0" w:color="auto"/>
            </w:tcBorders>
          </w:tcPr>
          <w:p w:rsidR="00BC7731" w:rsidRDefault="00BC7731" w:rsidP="00A3562B">
            <w:r>
              <w:t>EPC Exhibits red-line and summary</w:t>
            </w:r>
            <w:r w:rsidR="009D49F2">
              <w:t xml:space="preserve"> (addendum)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BC7731" w:rsidRDefault="00BC7731" w:rsidP="003F5317">
            <w:r>
              <w:t>5.</w:t>
            </w:r>
            <w:r w:rsidR="003F5317">
              <w:t>9</w:t>
            </w:r>
            <w:r>
              <w:t>, Appendix A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BC7731" w:rsidRDefault="00BC7731" w:rsidP="00A3562B"/>
        </w:tc>
      </w:tr>
      <w:tr w:rsidR="009B57C4" w:rsidTr="009B57C4">
        <w:trPr>
          <w:trHeight w:val="257"/>
        </w:trPr>
        <w:tc>
          <w:tcPr>
            <w:tcW w:w="9738" w:type="dxa"/>
            <w:gridSpan w:val="4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:rsidR="009B57C4" w:rsidRDefault="009B57C4" w:rsidP="00FE17E1">
            <w:pPr>
              <w:rPr>
                <w:b/>
                <w:bCs/>
              </w:rPr>
            </w:pPr>
          </w:p>
        </w:tc>
      </w:tr>
      <w:tr w:rsidR="00BC7731" w:rsidTr="009B57C4">
        <w:trPr>
          <w:trHeight w:val="527"/>
        </w:trPr>
        <w:tc>
          <w:tcPr>
            <w:tcW w:w="9738" w:type="dxa"/>
            <w:gridSpan w:val="4"/>
            <w:shd w:val="clear" w:color="auto" w:fill="F2F2F2" w:themeFill="background1" w:themeFillShade="F2"/>
            <w:vAlign w:val="center"/>
          </w:tcPr>
          <w:p w:rsidR="00BC7731" w:rsidRPr="005A578A" w:rsidRDefault="00AC3947" w:rsidP="00FE17E1">
            <w:pPr>
              <w:rPr>
                <w:b/>
                <w:bCs/>
              </w:rPr>
            </w:pPr>
            <w:r>
              <w:rPr>
                <w:b/>
                <w:bCs/>
              </w:rPr>
              <w:t>R</w:t>
            </w:r>
            <w:r w:rsidR="00BC7731" w:rsidRPr="005A578A">
              <w:rPr>
                <w:b/>
                <w:bCs/>
              </w:rPr>
              <w:t xml:space="preserve">equired </w:t>
            </w:r>
            <w:r>
              <w:rPr>
                <w:b/>
                <w:bCs/>
              </w:rPr>
              <w:t xml:space="preserve">EPC Exhibits (to be submitted </w:t>
            </w:r>
            <w:r w:rsidR="009B57C4">
              <w:rPr>
                <w:b/>
                <w:bCs/>
              </w:rPr>
              <w:t>by selected Bidder as exhibits to EPC Agreement</w:t>
            </w:r>
            <w:r w:rsidR="00BA34B8">
              <w:rPr>
                <w:b/>
                <w:bCs/>
              </w:rPr>
              <w:t xml:space="preserve">, </w:t>
            </w:r>
            <w:r w:rsidR="00BA34B8">
              <w:rPr>
                <w:b/>
                <w:bCs/>
              </w:rPr>
              <w:t xml:space="preserve">list </w:t>
            </w:r>
            <w:r w:rsidR="00BA34B8">
              <w:rPr>
                <w:b/>
                <w:bCs/>
              </w:rPr>
              <w:t>subject to update</w:t>
            </w:r>
            <w:r w:rsidR="009B57C4">
              <w:rPr>
                <w:b/>
                <w:bCs/>
              </w:rPr>
              <w:t>)</w:t>
            </w:r>
            <w:r w:rsidR="007A56CB">
              <w:rPr>
                <w:b/>
                <w:bCs/>
              </w:rPr>
              <w:t xml:space="preserve"> </w:t>
            </w:r>
            <w:bookmarkStart w:id="0" w:name="_GoBack"/>
            <w:bookmarkEnd w:id="0"/>
          </w:p>
        </w:tc>
      </w:tr>
      <w:tr w:rsidR="007447C7" w:rsidTr="00AC3947">
        <w:tc>
          <w:tcPr>
            <w:tcW w:w="1639" w:type="dxa"/>
            <w:shd w:val="clear" w:color="auto" w:fill="F2F2F2" w:themeFill="background1" w:themeFillShade="F2"/>
            <w:vAlign w:val="center"/>
          </w:tcPr>
          <w:p w:rsidR="007447C7" w:rsidRDefault="007447C7" w:rsidP="00AB1DEA">
            <w:pPr>
              <w:jc w:val="center"/>
            </w:pPr>
          </w:p>
        </w:tc>
        <w:tc>
          <w:tcPr>
            <w:tcW w:w="5039" w:type="dxa"/>
            <w:vAlign w:val="center"/>
          </w:tcPr>
          <w:p w:rsidR="007447C7" w:rsidRDefault="007447C7" w:rsidP="00645038">
            <w:r w:rsidRPr="000D3F60">
              <w:t>Exh</w:t>
            </w:r>
            <w:r>
              <w:t xml:space="preserve">ibit </w:t>
            </w:r>
            <w:r w:rsidR="00645038">
              <w:t>Z</w:t>
            </w:r>
            <w:r>
              <w:t>-</w:t>
            </w:r>
            <w:r w:rsidR="009D49F2">
              <w:t>1</w:t>
            </w:r>
            <w:r>
              <w:t>: Safety Plan</w:t>
            </w:r>
          </w:p>
        </w:tc>
        <w:tc>
          <w:tcPr>
            <w:tcW w:w="2160" w:type="dxa"/>
            <w:shd w:val="pct5" w:color="auto" w:fill="auto"/>
            <w:vAlign w:val="center"/>
          </w:tcPr>
          <w:p w:rsidR="007447C7" w:rsidRDefault="007447C7" w:rsidP="00F8660A"/>
        </w:tc>
        <w:tc>
          <w:tcPr>
            <w:tcW w:w="900" w:type="dxa"/>
            <w:shd w:val="pct5" w:color="auto" w:fill="auto"/>
          </w:tcPr>
          <w:p w:rsidR="007447C7" w:rsidRDefault="007447C7" w:rsidP="00AB1DEA"/>
        </w:tc>
      </w:tr>
      <w:tr w:rsidR="007447C7" w:rsidTr="00AC3947">
        <w:tc>
          <w:tcPr>
            <w:tcW w:w="1639" w:type="dxa"/>
            <w:shd w:val="clear" w:color="auto" w:fill="F2F2F2" w:themeFill="background1" w:themeFillShade="F2"/>
            <w:vAlign w:val="center"/>
          </w:tcPr>
          <w:p w:rsidR="007447C7" w:rsidRDefault="007447C7" w:rsidP="00AB1DEA">
            <w:pPr>
              <w:jc w:val="center"/>
            </w:pPr>
          </w:p>
        </w:tc>
        <w:tc>
          <w:tcPr>
            <w:tcW w:w="5039" w:type="dxa"/>
            <w:vAlign w:val="center"/>
          </w:tcPr>
          <w:p w:rsidR="007447C7" w:rsidRDefault="00AC3947" w:rsidP="00645038">
            <w:r>
              <w:t xml:space="preserve">Exhibit </w:t>
            </w:r>
            <w:r w:rsidR="00645038">
              <w:t>Z</w:t>
            </w:r>
            <w:r>
              <w:t>-</w:t>
            </w:r>
            <w:r w:rsidR="009D49F2">
              <w:t>2</w:t>
            </w:r>
            <w:r>
              <w:t>: QA/QC</w:t>
            </w:r>
            <w:r w:rsidR="007447C7">
              <w:t xml:space="preserve"> Plan</w:t>
            </w:r>
          </w:p>
        </w:tc>
        <w:tc>
          <w:tcPr>
            <w:tcW w:w="2160" w:type="dxa"/>
            <w:shd w:val="pct5" w:color="auto" w:fill="auto"/>
            <w:vAlign w:val="center"/>
          </w:tcPr>
          <w:p w:rsidR="007447C7" w:rsidRDefault="007447C7" w:rsidP="00F8660A"/>
        </w:tc>
        <w:tc>
          <w:tcPr>
            <w:tcW w:w="900" w:type="dxa"/>
            <w:shd w:val="pct5" w:color="auto" w:fill="auto"/>
          </w:tcPr>
          <w:p w:rsidR="007447C7" w:rsidRDefault="007447C7" w:rsidP="00AB1DEA"/>
        </w:tc>
      </w:tr>
      <w:tr w:rsidR="007447C7" w:rsidTr="00AC3947">
        <w:tc>
          <w:tcPr>
            <w:tcW w:w="1639" w:type="dxa"/>
            <w:shd w:val="clear" w:color="auto" w:fill="F2F2F2" w:themeFill="background1" w:themeFillShade="F2"/>
          </w:tcPr>
          <w:p w:rsidR="007447C7" w:rsidRDefault="007447C7" w:rsidP="00AB1DEA">
            <w:pPr>
              <w:jc w:val="center"/>
            </w:pPr>
          </w:p>
        </w:tc>
        <w:tc>
          <w:tcPr>
            <w:tcW w:w="5039" w:type="dxa"/>
            <w:vAlign w:val="center"/>
          </w:tcPr>
          <w:p w:rsidR="007447C7" w:rsidRDefault="007447C7" w:rsidP="00645038">
            <w:r>
              <w:t xml:space="preserve">Exhibit </w:t>
            </w:r>
            <w:r w:rsidR="00645038">
              <w:t>Z</w:t>
            </w:r>
            <w:r>
              <w:t>-</w:t>
            </w:r>
            <w:r w:rsidR="009D49F2">
              <w:t>3</w:t>
            </w:r>
            <w:r w:rsidRPr="000D3F60">
              <w:t xml:space="preserve">: Project Management Plan </w:t>
            </w:r>
          </w:p>
        </w:tc>
        <w:tc>
          <w:tcPr>
            <w:tcW w:w="2160" w:type="dxa"/>
            <w:shd w:val="pct5" w:color="auto" w:fill="auto"/>
            <w:vAlign w:val="center"/>
          </w:tcPr>
          <w:p w:rsidR="007447C7" w:rsidRDefault="007447C7" w:rsidP="00F8660A"/>
        </w:tc>
        <w:tc>
          <w:tcPr>
            <w:tcW w:w="900" w:type="dxa"/>
            <w:shd w:val="pct5" w:color="auto" w:fill="auto"/>
          </w:tcPr>
          <w:p w:rsidR="007447C7" w:rsidRDefault="007447C7" w:rsidP="00AB1DEA"/>
        </w:tc>
      </w:tr>
      <w:tr w:rsidR="007447C7" w:rsidTr="00AC3947">
        <w:tc>
          <w:tcPr>
            <w:tcW w:w="1639" w:type="dxa"/>
            <w:shd w:val="clear" w:color="auto" w:fill="F2F2F2" w:themeFill="background1" w:themeFillShade="F2"/>
            <w:vAlign w:val="center"/>
          </w:tcPr>
          <w:p w:rsidR="007447C7" w:rsidRDefault="007447C7" w:rsidP="00AB1DEA">
            <w:pPr>
              <w:jc w:val="center"/>
            </w:pPr>
          </w:p>
        </w:tc>
        <w:tc>
          <w:tcPr>
            <w:tcW w:w="5039" w:type="dxa"/>
            <w:vAlign w:val="center"/>
          </w:tcPr>
          <w:p w:rsidR="007447C7" w:rsidRPr="000D3F60" w:rsidRDefault="007447C7" w:rsidP="00645038">
            <w:r>
              <w:t xml:space="preserve">Exhibit </w:t>
            </w:r>
            <w:r w:rsidR="00645038">
              <w:t>Z</w:t>
            </w:r>
            <w:r>
              <w:t>-</w:t>
            </w:r>
            <w:r w:rsidR="009D49F2">
              <w:t>4</w:t>
            </w:r>
            <w:r>
              <w:t>: Typical Start-up Plans</w:t>
            </w:r>
          </w:p>
        </w:tc>
        <w:tc>
          <w:tcPr>
            <w:tcW w:w="2160" w:type="dxa"/>
            <w:shd w:val="pct5" w:color="auto" w:fill="auto"/>
            <w:vAlign w:val="center"/>
          </w:tcPr>
          <w:p w:rsidR="007447C7" w:rsidRDefault="007447C7" w:rsidP="00F8660A"/>
        </w:tc>
        <w:tc>
          <w:tcPr>
            <w:tcW w:w="900" w:type="dxa"/>
            <w:shd w:val="pct5" w:color="auto" w:fill="auto"/>
          </w:tcPr>
          <w:p w:rsidR="007447C7" w:rsidRDefault="007447C7" w:rsidP="00AB1DEA"/>
        </w:tc>
      </w:tr>
      <w:tr w:rsidR="007447C7" w:rsidRPr="00645038" w:rsidTr="00AC3947">
        <w:tc>
          <w:tcPr>
            <w:tcW w:w="1639" w:type="dxa"/>
            <w:shd w:val="clear" w:color="auto" w:fill="F2F2F2" w:themeFill="background1" w:themeFillShade="F2"/>
          </w:tcPr>
          <w:p w:rsidR="007447C7" w:rsidRDefault="007447C7" w:rsidP="00FE17E1">
            <w:pPr>
              <w:jc w:val="center"/>
            </w:pPr>
          </w:p>
        </w:tc>
        <w:tc>
          <w:tcPr>
            <w:tcW w:w="5039" w:type="dxa"/>
            <w:vAlign w:val="center"/>
          </w:tcPr>
          <w:p w:rsidR="007447C7" w:rsidRPr="007447C7" w:rsidRDefault="007447C7" w:rsidP="00645038">
            <w:pPr>
              <w:rPr>
                <w:lang w:val="fr-FR"/>
              </w:rPr>
            </w:pPr>
            <w:proofErr w:type="spellStart"/>
            <w:r w:rsidRPr="007447C7">
              <w:rPr>
                <w:lang w:val="fr-FR"/>
              </w:rPr>
              <w:t>Exhibit</w:t>
            </w:r>
            <w:proofErr w:type="spellEnd"/>
            <w:r w:rsidRPr="007447C7">
              <w:rPr>
                <w:lang w:val="fr-FR"/>
              </w:rPr>
              <w:t xml:space="preserve"> </w:t>
            </w:r>
            <w:r w:rsidR="00645038">
              <w:rPr>
                <w:lang w:val="fr-FR"/>
              </w:rPr>
              <w:t>Z</w:t>
            </w:r>
            <w:r w:rsidRPr="007447C7">
              <w:rPr>
                <w:lang w:val="fr-FR"/>
              </w:rPr>
              <w:t>-</w:t>
            </w:r>
            <w:r w:rsidR="009D49F2">
              <w:rPr>
                <w:lang w:val="fr-FR"/>
              </w:rPr>
              <w:t>5</w:t>
            </w:r>
            <w:r w:rsidRPr="007447C7">
              <w:rPr>
                <w:lang w:val="fr-FR"/>
              </w:rPr>
              <w:t>: Environmental Compliance Plan</w:t>
            </w:r>
          </w:p>
        </w:tc>
        <w:tc>
          <w:tcPr>
            <w:tcW w:w="2160" w:type="dxa"/>
            <w:shd w:val="pct5" w:color="auto" w:fill="auto"/>
            <w:vAlign w:val="center"/>
          </w:tcPr>
          <w:p w:rsidR="007447C7" w:rsidRPr="00090477" w:rsidRDefault="007447C7" w:rsidP="00F8660A">
            <w:pPr>
              <w:rPr>
                <w:lang w:val="fr-FR"/>
              </w:rPr>
            </w:pPr>
          </w:p>
        </w:tc>
        <w:tc>
          <w:tcPr>
            <w:tcW w:w="900" w:type="dxa"/>
            <w:shd w:val="pct5" w:color="auto" w:fill="auto"/>
          </w:tcPr>
          <w:p w:rsidR="007447C7" w:rsidRPr="00090477" w:rsidRDefault="007447C7" w:rsidP="00FE17E1">
            <w:pPr>
              <w:rPr>
                <w:lang w:val="fr-FR"/>
              </w:rPr>
            </w:pPr>
          </w:p>
        </w:tc>
      </w:tr>
      <w:tr w:rsidR="007447C7" w:rsidTr="00AC3947">
        <w:tc>
          <w:tcPr>
            <w:tcW w:w="1639" w:type="dxa"/>
            <w:shd w:val="clear" w:color="auto" w:fill="F2F2F2" w:themeFill="background1" w:themeFillShade="F2"/>
          </w:tcPr>
          <w:p w:rsidR="007447C7" w:rsidRPr="00090477" w:rsidRDefault="007447C7" w:rsidP="00FE17E1">
            <w:pPr>
              <w:jc w:val="center"/>
              <w:rPr>
                <w:lang w:val="fr-FR"/>
              </w:rPr>
            </w:pPr>
          </w:p>
        </w:tc>
        <w:tc>
          <w:tcPr>
            <w:tcW w:w="5039" w:type="dxa"/>
            <w:vAlign w:val="center"/>
          </w:tcPr>
          <w:p w:rsidR="007447C7" w:rsidRPr="000D3F60" w:rsidRDefault="007447C7" w:rsidP="00645038">
            <w:r>
              <w:t xml:space="preserve">Exhibit </w:t>
            </w:r>
            <w:r w:rsidR="00645038">
              <w:t>Z</w:t>
            </w:r>
            <w:r>
              <w:t>-</w:t>
            </w:r>
            <w:r w:rsidR="009D49F2">
              <w:t>6</w:t>
            </w:r>
            <w:r>
              <w:t xml:space="preserve">: Project Schedule </w:t>
            </w:r>
          </w:p>
        </w:tc>
        <w:tc>
          <w:tcPr>
            <w:tcW w:w="2160" w:type="dxa"/>
            <w:shd w:val="pct5" w:color="auto" w:fill="auto"/>
            <w:vAlign w:val="center"/>
          </w:tcPr>
          <w:p w:rsidR="007447C7" w:rsidRDefault="007447C7" w:rsidP="00F8660A"/>
        </w:tc>
        <w:tc>
          <w:tcPr>
            <w:tcW w:w="900" w:type="dxa"/>
            <w:shd w:val="pct5" w:color="auto" w:fill="auto"/>
          </w:tcPr>
          <w:p w:rsidR="007447C7" w:rsidRDefault="007447C7" w:rsidP="00FE17E1"/>
        </w:tc>
      </w:tr>
      <w:tr w:rsidR="007447C7" w:rsidTr="00AC3947">
        <w:tc>
          <w:tcPr>
            <w:tcW w:w="1639" w:type="dxa"/>
            <w:shd w:val="clear" w:color="auto" w:fill="F2F2F2" w:themeFill="background1" w:themeFillShade="F2"/>
          </w:tcPr>
          <w:p w:rsidR="007447C7" w:rsidRDefault="007447C7" w:rsidP="00FE17E1">
            <w:pPr>
              <w:jc w:val="center"/>
            </w:pPr>
          </w:p>
        </w:tc>
        <w:tc>
          <w:tcPr>
            <w:tcW w:w="5039" w:type="dxa"/>
            <w:vAlign w:val="center"/>
          </w:tcPr>
          <w:p w:rsidR="007447C7" w:rsidRDefault="007447C7" w:rsidP="00645038">
            <w:r>
              <w:t xml:space="preserve">Exhibit </w:t>
            </w:r>
            <w:r w:rsidR="00645038">
              <w:t>Z</w:t>
            </w:r>
            <w:r>
              <w:t>-</w:t>
            </w:r>
            <w:r w:rsidR="009D49F2">
              <w:t>7</w:t>
            </w:r>
            <w:r w:rsidRPr="000D3F60">
              <w:t xml:space="preserve">: </w:t>
            </w:r>
            <w:r>
              <w:t>Milestone Payment Schedule</w:t>
            </w:r>
            <w:r w:rsidRPr="000D3F60">
              <w:t xml:space="preserve"> </w:t>
            </w:r>
          </w:p>
        </w:tc>
        <w:tc>
          <w:tcPr>
            <w:tcW w:w="2160" w:type="dxa"/>
            <w:shd w:val="pct5" w:color="auto" w:fill="auto"/>
            <w:vAlign w:val="center"/>
          </w:tcPr>
          <w:p w:rsidR="007447C7" w:rsidRDefault="007447C7" w:rsidP="00F8660A"/>
        </w:tc>
        <w:tc>
          <w:tcPr>
            <w:tcW w:w="900" w:type="dxa"/>
            <w:shd w:val="pct5" w:color="auto" w:fill="auto"/>
          </w:tcPr>
          <w:p w:rsidR="007447C7" w:rsidRDefault="007447C7" w:rsidP="00FE17E1"/>
        </w:tc>
      </w:tr>
      <w:tr w:rsidR="007447C7" w:rsidTr="00AC3947">
        <w:tc>
          <w:tcPr>
            <w:tcW w:w="1639" w:type="dxa"/>
            <w:shd w:val="clear" w:color="auto" w:fill="F2F2F2" w:themeFill="background1" w:themeFillShade="F2"/>
          </w:tcPr>
          <w:p w:rsidR="007447C7" w:rsidRDefault="007447C7" w:rsidP="00AB1DEA">
            <w:pPr>
              <w:jc w:val="center"/>
            </w:pPr>
          </w:p>
        </w:tc>
        <w:tc>
          <w:tcPr>
            <w:tcW w:w="5039" w:type="dxa"/>
            <w:vAlign w:val="center"/>
          </w:tcPr>
          <w:p w:rsidR="007447C7" w:rsidRDefault="007447C7" w:rsidP="00645038">
            <w:r w:rsidRPr="000D3F60">
              <w:t xml:space="preserve">Exhibit </w:t>
            </w:r>
            <w:r w:rsidR="00645038">
              <w:t>Z</w:t>
            </w:r>
            <w:r>
              <w:t>-</w:t>
            </w:r>
            <w:r w:rsidR="009D49F2">
              <w:t>8</w:t>
            </w:r>
            <w:r w:rsidRPr="000D3F60">
              <w:t xml:space="preserve">: Conceptual Site Layout </w:t>
            </w:r>
          </w:p>
        </w:tc>
        <w:tc>
          <w:tcPr>
            <w:tcW w:w="2160" w:type="dxa"/>
            <w:shd w:val="pct5" w:color="auto" w:fill="auto"/>
            <w:vAlign w:val="center"/>
          </w:tcPr>
          <w:p w:rsidR="007447C7" w:rsidRDefault="007447C7" w:rsidP="00F8660A"/>
        </w:tc>
        <w:tc>
          <w:tcPr>
            <w:tcW w:w="900" w:type="dxa"/>
            <w:shd w:val="pct5" w:color="auto" w:fill="auto"/>
          </w:tcPr>
          <w:p w:rsidR="007447C7" w:rsidRDefault="007447C7" w:rsidP="00FE17E1"/>
        </w:tc>
      </w:tr>
      <w:tr w:rsidR="007447C7" w:rsidTr="00AC3947">
        <w:tc>
          <w:tcPr>
            <w:tcW w:w="1639" w:type="dxa"/>
            <w:shd w:val="clear" w:color="auto" w:fill="F2F2F2" w:themeFill="background1" w:themeFillShade="F2"/>
          </w:tcPr>
          <w:p w:rsidR="007447C7" w:rsidRDefault="007447C7" w:rsidP="00AB1DEA">
            <w:pPr>
              <w:jc w:val="center"/>
            </w:pPr>
          </w:p>
        </w:tc>
        <w:tc>
          <w:tcPr>
            <w:tcW w:w="5039" w:type="dxa"/>
            <w:vAlign w:val="center"/>
          </w:tcPr>
          <w:p w:rsidR="007447C7" w:rsidRDefault="007447C7" w:rsidP="00645038">
            <w:r w:rsidRPr="000D3F60">
              <w:t xml:space="preserve">Exhibit </w:t>
            </w:r>
            <w:r w:rsidR="00645038">
              <w:t>Z</w:t>
            </w:r>
            <w:r>
              <w:t>-</w:t>
            </w:r>
            <w:r w:rsidR="009D49F2">
              <w:t>9</w:t>
            </w:r>
            <w:r w:rsidRPr="000D3F60">
              <w:t>:</w:t>
            </w:r>
            <w:r>
              <w:t xml:space="preserve"> Conceptual Single Line Diagram</w:t>
            </w:r>
          </w:p>
        </w:tc>
        <w:tc>
          <w:tcPr>
            <w:tcW w:w="2160" w:type="dxa"/>
            <w:shd w:val="pct5" w:color="auto" w:fill="auto"/>
            <w:vAlign w:val="center"/>
          </w:tcPr>
          <w:p w:rsidR="007447C7" w:rsidRDefault="007447C7" w:rsidP="00F8660A"/>
        </w:tc>
        <w:tc>
          <w:tcPr>
            <w:tcW w:w="900" w:type="dxa"/>
            <w:shd w:val="pct5" w:color="auto" w:fill="auto"/>
          </w:tcPr>
          <w:p w:rsidR="007447C7" w:rsidRDefault="007447C7" w:rsidP="00FE17E1"/>
        </w:tc>
      </w:tr>
      <w:tr w:rsidR="007447C7" w:rsidTr="00AC3947">
        <w:tc>
          <w:tcPr>
            <w:tcW w:w="1639" w:type="dxa"/>
            <w:shd w:val="clear" w:color="auto" w:fill="F2F2F2" w:themeFill="background1" w:themeFillShade="F2"/>
          </w:tcPr>
          <w:p w:rsidR="007447C7" w:rsidRDefault="007447C7" w:rsidP="00AB1DEA">
            <w:pPr>
              <w:jc w:val="center"/>
            </w:pPr>
          </w:p>
        </w:tc>
        <w:tc>
          <w:tcPr>
            <w:tcW w:w="5039" w:type="dxa"/>
            <w:vAlign w:val="center"/>
          </w:tcPr>
          <w:p w:rsidR="007447C7" w:rsidRDefault="007447C7" w:rsidP="00645038">
            <w:r w:rsidRPr="000D3F60">
              <w:t xml:space="preserve">Exhibit </w:t>
            </w:r>
            <w:r w:rsidR="00645038">
              <w:t>Z</w:t>
            </w:r>
            <w:r>
              <w:t>-1</w:t>
            </w:r>
            <w:r w:rsidR="009D49F2">
              <w:t>0</w:t>
            </w:r>
            <w:r>
              <w:t>: Key Equipment Datasheets</w:t>
            </w:r>
            <w:r w:rsidRPr="000D3F60">
              <w:t xml:space="preserve"> </w:t>
            </w:r>
          </w:p>
        </w:tc>
        <w:tc>
          <w:tcPr>
            <w:tcW w:w="2160" w:type="dxa"/>
            <w:shd w:val="pct5" w:color="auto" w:fill="auto"/>
            <w:vAlign w:val="center"/>
          </w:tcPr>
          <w:p w:rsidR="007447C7" w:rsidRDefault="007447C7" w:rsidP="00F8660A"/>
        </w:tc>
        <w:tc>
          <w:tcPr>
            <w:tcW w:w="900" w:type="dxa"/>
            <w:shd w:val="pct5" w:color="auto" w:fill="auto"/>
          </w:tcPr>
          <w:p w:rsidR="007447C7" w:rsidRDefault="007447C7" w:rsidP="00FE17E1"/>
        </w:tc>
      </w:tr>
      <w:tr w:rsidR="007447C7" w:rsidTr="00AC3947">
        <w:tc>
          <w:tcPr>
            <w:tcW w:w="1639" w:type="dxa"/>
            <w:shd w:val="clear" w:color="auto" w:fill="F2F2F2" w:themeFill="background1" w:themeFillShade="F2"/>
          </w:tcPr>
          <w:p w:rsidR="007447C7" w:rsidRDefault="007447C7" w:rsidP="00AB1DEA">
            <w:pPr>
              <w:jc w:val="center"/>
            </w:pPr>
          </w:p>
        </w:tc>
        <w:tc>
          <w:tcPr>
            <w:tcW w:w="5039" w:type="dxa"/>
            <w:vAlign w:val="center"/>
          </w:tcPr>
          <w:p w:rsidR="007447C7" w:rsidRDefault="007447C7" w:rsidP="00645038">
            <w:r w:rsidRPr="000D3F60">
              <w:t xml:space="preserve">Exhibit </w:t>
            </w:r>
            <w:r w:rsidR="00645038">
              <w:t>Z</w:t>
            </w:r>
            <w:r>
              <w:t>-1</w:t>
            </w:r>
            <w:r w:rsidR="009D49F2">
              <w:t>1</w:t>
            </w:r>
            <w:r w:rsidRPr="000D3F60">
              <w:t xml:space="preserve">: Major Subcontractors </w:t>
            </w:r>
          </w:p>
        </w:tc>
        <w:tc>
          <w:tcPr>
            <w:tcW w:w="2160" w:type="dxa"/>
            <w:shd w:val="pct5" w:color="auto" w:fill="auto"/>
            <w:vAlign w:val="center"/>
          </w:tcPr>
          <w:p w:rsidR="007447C7" w:rsidRDefault="007447C7" w:rsidP="00F8660A"/>
        </w:tc>
        <w:tc>
          <w:tcPr>
            <w:tcW w:w="900" w:type="dxa"/>
            <w:shd w:val="pct5" w:color="auto" w:fill="auto"/>
          </w:tcPr>
          <w:p w:rsidR="007447C7" w:rsidRDefault="007447C7" w:rsidP="00FE17E1"/>
        </w:tc>
      </w:tr>
      <w:tr w:rsidR="007447C7" w:rsidTr="00AC3947">
        <w:tc>
          <w:tcPr>
            <w:tcW w:w="1639" w:type="dxa"/>
            <w:shd w:val="clear" w:color="auto" w:fill="F2F2F2" w:themeFill="background1" w:themeFillShade="F2"/>
          </w:tcPr>
          <w:p w:rsidR="007447C7" w:rsidRDefault="007447C7" w:rsidP="00AB1DEA">
            <w:pPr>
              <w:jc w:val="center"/>
            </w:pPr>
          </w:p>
        </w:tc>
        <w:tc>
          <w:tcPr>
            <w:tcW w:w="5039" w:type="dxa"/>
            <w:vAlign w:val="center"/>
          </w:tcPr>
          <w:p w:rsidR="007447C7" w:rsidRDefault="007447C7" w:rsidP="00645038">
            <w:r w:rsidRPr="000D3F60">
              <w:t xml:space="preserve">Exhibit </w:t>
            </w:r>
            <w:r w:rsidR="00645038">
              <w:t>Z</w:t>
            </w:r>
            <w:r>
              <w:t>-1</w:t>
            </w:r>
            <w:r w:rsidR="009D49F2">
              <w:t>2</w:t>
            </w:r>
            <w:r w:rsidRPr="000D3F60">
              <w:t xml:space="preserve">: </w:t>
            </w:r>
            <w:r>
              <w:t>Construction Plan</w:t>
            </w:r>
            <w:r w:rsidRPr="000D3F60">
              <w:t xml:space="preserve"> </w:t>
            </w:r>
          </w:p>
        </w:tc>
        <w:tc>
          <w:tcPr>
            <w:tcW w:w="2160" w:type="dxa"/>
            <w:shd w:val="pct5" w:color="auto" w:fill="auto"/>
            <w:vAlign w:val="center"/>
          </w:tcPr>
          <w:p w:rsidR="007447C7" w:rsidRDefault="007447C7" w:rsidP="00F8660A"/>
        </w:tc>
        <w:tc>
          <w:tcPr>
            <w:tcW w:w="900" w:type="dxa"/>
            <w:shd w:val="pct5" w:color="auto" w:fill="auto"/>
          </w:tcPr>
          <w:p w:rsidR="007447C7" w:rsidRDefault="007447C7" w:rsidP="00FE17E1"/>
        </w:tc>
      </w:tr>
      <w:tr w:rsidR="007447C7" w:rsidTr="00AC3947">
        <w:tc>
          <w:tcPr>
            <w:tcW w:w="1639" w:type="dxa"/>
            <w:shd w:val="clear" w:color="auto" w:fill="F2F2F2" w:themeFill="background1" w:themeFillShade="F2"/>
            <w:vAlign w:val="center"/>
          </w:tcPr>
          <w:p w:rsidR="007447C7" w:rsidRDefault="007447C7" w:rsidP="00FE17E1">
            <w:pPr>
              <w:jc w:val="center"/>
            </w:pPr>
          </w:p>
        </w:tc>
        <w:tc>
          <w:tcPr>
            <w:tcW w:w="5039" w:type="dxa"/>
            <w:vAlign w:val="center"/>
          </w:tcPr>
          <w:p w:rsidR="007447C7" w:rsidRDefault="007447C7" w:rsidP="00645038">
            <w:r w:rsidRPr="000D3F60">
              <w:t xml:space="preserve">Exhibit </w:t>
            </w:r>
            <w:r w:rsidR="00645038">
              <w:t>Z</w:t>
            </w:r>
            <w:r>
              <w:t>-1</w:t>
            </w:r>
            <w:r w:rsidR="009D49F2">
              <w:t>3</w:t>
            </w:r>
            <w:r w:rsidRPr="000D3F60">
              <w:t xml:space="preserve">: </w:t>
            </w:r>
            <w:r>
              <w:t>Security Plan</w:t>
            </w:r>
            <w:r w:rsidRPr="000D3F60">
              <w:t xml:space="preserve"> </w:t>
            </w:r>
          </w:p>
        </w:tc>
        <w:tc>
          <w:tcPr>
            <w:tcW w:w="2160" w:type="dxa"/>
            <w:shd w:val="pct5" w:color="auto" w:fill="auto"/>
            <w:vAlign w:val="center"/>
          </w:tcPr>
          <w:p w:rsidR="007447C7" w:rsidRDefault="007447C7" w:rsidP="00F8660A"/>
        </w:tc>
        <w:tc>
          <w:tcPr>
            <w:tcW w:w="900" w:type="dxa"/>
            <w:shd w:val="pct5" w:color="auto" w:fill="auto"/>
          </w:tcPr>
          <w:p w:rsidR="007447C7" w:rsidRDefault="007447C7" w:rsidP="00FE17E1"/>
        </w:tc>
      </w:tr>
      <w:tr w:rsidR="007447C7" w:rsidTr="00AC3947">
        <w:tc>
          <w:tcPr>
            <w:tcW w:w="1639" w:type="dxa"/>
            <w:shd w:val="clear" w:color="auto" w:fill="F2F2F2" w:themeFill="background1" w:themeFillShade="F2"/>
            <w:vAlign w:val="center"/>
          </w:tcPr>
          <w:p w:rsidR="007447C7" w:rsidRDefault="007447C7" w:rsidP="00FE17E1">
            <w:pPr>
              <w:jc w:val="center"/>
            </w:pPr>
          </w:p>
        </w:tc>
        <w:tc>
          <w:tcPr>
            <w:tcW w:w="5039" w:type="dxa"/>
            <w:vAlign w:val="center"/>
          </w:tcPr>
          <w:p w:rsidR="007447C7" w:rsidRPr="000D3F60" w:rsidRDefault="007447C7" w:rsidP="00645038">
            <w:r>
              <w:t xml:space="preserve">Exhibit </w:t>
            </w:r>
            <w:r w:rsidR="00645038">
              <w:t>Z</w:t>
            </w:r>
            <w:r>
              <w:t>-1</w:t>
            </w:r>
            <w:r w:rsidR="009D49F2">
              <w:t>4</w:t>
            </w:r>
            <w:r>
              <w:t>: Key Personnel</w:t>
            </w:r>
          </w:p>
        </w:tc>
        <w:tc>
          <w:tcPr>
            <w:tcW w:w="2160" w:type="dxa"/>
            <w:shd w:val="pct5" w:color="auto" w:fill="auto"/>
            <w:vAlign w:val="center"/>
          </w:tcPr>
          <w:p w:rsidR="007447C7" w:rsidRDefault="007447C7" w:rsidP="00F8660A"/>
        </w:tc>
        <w:tc>
          <w:tcPr>
            <w:tcW w:w="900" w:type="dxa"/>
            <w:shd w:val="pct5" w:color="auto" w:fill="auto"/>
          </w:tcPr>
          <w:p w:rsidR="007447C7" w:rsidRDefault="007447C7" w:rsidP="00FE17E1"/>
        </w:tc>
      </w:tr>
      <w:tr w:rsidR="007447C7" w:rsidTr="00AC3947">
        <w:tc>
          <w:tcPr>
            <w:tcW w:w="1639" w:type="dxa"/>
            <w:shd w:val="clear" w:color="auto" w:fill="F2F2F2" w:themeFill="background1" w:themeFillShade="F2"/>
            <w:vAlign w:val="center"/>
          </w:tcPr>
          <w:p w:rsidR="007447C7" w:rsidRDefault="007447C7" w:rsidP="00FE17E1">
            <w:pPr>
              <w:jc w:val="center"/>
            </w:pPr>
          </w:p>
        </w:tc>
        <w:tc>
          <w:tcPr>
            <w:tcW w:w="5039" w:type="dxa"/>
            <w:vAlign w:val="center"/>
          </w:tcPr>
          <w:p w:rsidR="007447C7" w:rsidRPr="000D3F60" w:rsidRDefault="007447C7" w:rsidP="00645038">
            <w:r>
              <w:t xml:space="preserve">Exhibit </w:t>
            </w:r>
            <w:r w:rsidR="00645038">
              <w:t>Z</w:t>
            </w:r>
            <w:r>
              <w:t>-1</w:t>
            </w:r>
            <w:r w:rsidR="009D49F2">
              <w:t>5</w:t>
            </w:r>
            <w:r>
              <w:t>: T&amp;M Compensation Schedule</w:t>
            </w:r>
          </w:p>
        </w:tc>
        <w:tc>
          <w:tcPr>
            <w:tcW w:w="2160" w:type="dxa"/>
            <w:shd w:val="pct5" w:color="auto" w:fill="auto"/>
            <w:vAlign w:val="center"/>
          </w:tcPr>
          <w:p w:rsidR="007447C7" w:rsidRDefault="007447C7" w:rsidP="00F8660A"/>
        </w:tc>
        <w:tc>
          <w:tcPr>
            <w:tcW w:w="900" w:type="dxa"/>
            <w:shd w:val="pct5" w:color="auto" w:fill="auto"/>
          </w:tcPr>
          <w:p w:rsidR="007447C7" w:rsidRDefault="007447C7" w:rsidP="00FE17E1"/>
        </w:tc>
      </w:tr>
      <w:tr w:rsidR="007447C7" w:rsidTr="00AC3947">
        <w:tc>
          <w:tcPr>
            <w:tcW w:w="1639" w:type="dxa"/>
            <w:shd w:val="clear" w:color="auto" w:fill="F2F2F2" w:themeFill="background1" w:themeFillShade="F2"/>
            <w:vAlign w:val="center"/>
          </w:tcPr>
          <w:p w:rsidR="007447C7" w:rsidRDefault="007447C7" w:rsidP="00FE17E1">
            <w:pPr>
              <w:jc w:val="center"/>
            </w:pPr>
          </w:p>
        </w:tc>
        <w:tc>
          <w:tcPr>
            <w:tcW w:w="5039" w:type="dxa"/>
            <w:vAlign w:val="center"/>
          </w:tcPr>
          <w:p w:rsidR="007447C7" w:rsidRPr="000D3F60" w:rsidRDefault="007447C7" w:rsidP="00645038">
            <w:r>
              <w:t xml:space="preserve">Exhibit </w:t>
            </w:r>
            <w:r w:rsidR="00645038">
              <w:t>Z</w:t>
            </w:r>
            <w:r>
              <w:t>-1</w:t>
            </w:r>
            <w:r w:rsidR="009D49F2">
              <w:t>6</w:t>
            </w:r>
            <w:r>
              <w:t>: Key Equipment Warranties</w:t>
            </w:r>
          </w:p>
        </w:tc>
        <w:tc>
          <w:tcPr>
            <w:tcW w:w="2160" w:type="dxa"/>
            <w:shd w:val="pct5" w:color="auto" w:fill="auto"/>
            <w:vAlign w:val="center"/>
          </w:tcPr>
          <w:p w:rsidR="007447C7" w:rsidRDefault="007447C7" w:rsidP="00F8660A"/>
        </w:tc>
        <w:tc>
          <w:tcPr>
            <w:tcW w:w="900" w:type="dxa"/>
            <w:shd w:val="pct5" w:color="auto" w:fill="auto"/>
          </w:tcPr>
          <w:p w:rsidR="007447C7" w:rsidRDefault="007447C7" w:rsidP="00FE17E1"/>
        </w:tc>
      </w:tr>
      <w:tr w:rsidR="007447C7" w:rsidTr="00AC3947">
        <w:tc>
          <w:tcPr>
            <w:tcW w:w="1639" w:type="dxa"/>
            <w:shd w:val="clear" w:color="auto" w:fill="F2F2F2" w:themeFill="background1" w:themeFillShade="F2"/>
            <w:vAlign w:val="center"/>
          </w:tcPr>
          <w:p w:rsidR="007447C7" w:rsidRDefault="007447C7" w:rsidP="00FE17E1">
            <w:pPr>
              <w:jc w:val="center"/>
            </w:pPr>
          </w:p>
        </w:tc>
        <w:tc>
          <w:tcPr>
            <w:tcW w:w="5039" w:type="dxa"/>
            <w:vAlign w:val="center"/>
          </w:tcPr>
          <w:p w:rsidR="007447C7" w:rsidRDefault="007447C7" w:rsidP="00645038">
            <w:r>
              <w:t xml:space="preserve">Exhibit </w:t>
            </w:r>
            <w:r w:rsidR="00645038">
              <w:t>Z</w:t>
            </w:r>
            <w:r>
              <w:t>-1</w:t>
            </w:r>
            <w:r w:rsidR="009D49F2">
              <w:t>7</w:t>
            </w:r>
            <w:r>
              <w:t>: Module Testing</w:t>
            </w:r>
          </w:p>
        </w:tc>
        <w:tc>
          <w:tcPr>
            <w:tcW w:w="2160" w:type="dxa"/>
            <w:shd w:val="pct5" w:color="auto" w:fill="auto"/>
            <w:vAlign w:val="center"/>
          </w:tcPr>
          <w:p w:rsidR="007447C7" w:rsidRDefault="007447C7" w:rsidP="00F8660A"/>
        </w:tc>
        <w:tc>
          <w:tcPr>
            <w:tcW w:w="900" w:type="dxa"/>
            <w:shd w:val="pct5" w:color="auto" w:fill="auto"/>
          </w:tcPr>
          <w:p w:rsidR="007447C7" w:rsidRDefault="007447C7" w:rsidP="00FE17E1"/>
        </w:tc>
      </w:tr>
    </w:tbl>
    <w:p w:rsidR="00195E61" w:rsidRPr="00693524" w:rsidRDefault="00195E61" w:rsidP="009D6DBD">
      <w:pPr>
        <w:rPr>
          <w:rFonts w:ascii="Arial" w:hAnsi="Arial" w:cs="Arial"/>
        </w:rPr>
      </w:pPr>
    </w:p>
    <w:sectPr w:rsidR="00195E61" w:rsidRPr="00693524" w:rsidSect="0054651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2325" w:right="1134" w:bottom="567" w:left="119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B29" w:rsidRDefault="00C67B29">
      <w:r>
        <w:separator/>
      </w:r>
    </w:p>
  </w:endnote>
  <w:endnote w:type="continuationSeparator" w:id="0">
    <w:p w:rsidR="00C67B29" w:rsidRDefault="00C67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524" w:rsidRDefault="0069352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956" w:rsidRDefault="00262956" w:rsidP="00262956">
    <w:pPr>
      <w:pStyle w:val="Footercyan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530"/>
      <w:gridCol w:w="234"/>
      <w:gridCol w:w="3151"/>
    </w:tblGrid>
    <w:tr w:rsidR="00262956" w:rsidRPr="00BA34B8" w:rsidTr="009D1D52">
      <w:tc>
        <w:tcPr>
          <w:tcW w:w="6530" w:type="dxa"/>
          <w:vAlign w:val="bottom"/>
          <w:hideMark/>
        </w:tcPr>
        <w:p w:rsidR="00262956" w:rsidRDefault="00262956">
          <w:pPr>
            <w:pStyle w:val="Footer"/>
            <w:tabs>
              <w:tab w:val="left" w:pos="1304"/>
            </w:tabs>
            <w:rPr>
              <w:sz w:val="12"/>
              <w:szCs w:val="12"/>
            </w:rPr>
          </w:pPr>
          <w:r>
            <w:fldChar w:fldCharType="begin"/>
          </w:r>
          <w:r>
            <w:instrText xml:space="preserve"> MACROBUTTON NoName [Legal information]</w:instrText>
          </w:r>
          <w:r>
            <w:fldChar w:fldCharType="end"/>
          </w:r>
        </w:p>
      </w:tc>
      <w:tc>
        <w:tcPr>
          <w:tcW w:w="234" w:type="dxa"/>
        </w:tcPr>
        <w:p w:rsidR="00262956" w:rsidRDefault="00262956">
          <w:pPr>
            <w:pStyle w:val="Footer"/>
            <w:tabs>
              <w:tab w:val="left" w:pos="1304"/>
            </w:tabs>
            <w:jc w:val="right"/>
          </w:pPr>
        </w:p>
      </w:tc>
      <w:tc>
        <w:tcPr>
          <w:tcW w:w="3151" w:type="dxa"/>
          <w:vAlign w:val="bottom"/>
          <w:hideMark/>
        </w:tcPr>
        <w:p w:rsidR="00262956" w:rsidRPr="009E0717" w:rsidRDefault="009B57C4">
          <w:pPr>
            <w:pStyle w:val="Footer"/>
            <w:tabs>
              <w:tab w:val="left" w:pos="1304"/>
            </w:tabs>
            <w:jc w:val="right"/>
            <w:rPr>
              <w:sz w:val="12"/>
              <w:szCs w:val="12"/>
              <w:lang w:val="it-IT"/>
            </w:rPr>
          </w:pPr>
          <w:r>
            <w:fldChar w:fldCharType="begin"/>
          </w:r>
          <w:r w:rsidRPr="009E0717">
            <w:rPr>
              <w:lang w:val="it-IT"/>
            </w:rPr>
            <w:instrText xml:space="preserve"> FILENAME </w:instrText>
          </w:r>
          <w:r>
            <w:fldChar w:fldCharType="separate"/>
          </w:r>
          <w:r w:rsidR="006154EF">
            <w:rPr>
              <w:noProof/>
              <w:lang w:val="it-IT"/>
            </w:rPr>
            <w:t>Appendix E - Proposal Checklist.docx</w:t>
          </w:r>
          <w:r>
            <w:rPr>
              <w:noProof/>
            </w:rPr>
            <w:fldChar w:fldCharType="end"/>
          </w:r>
        </w:p>
      </w:tc>
    </w:tr>
  </w:tbl>
  <w:p w:rsidR="00262956" w:rsidRPr="009E0717" w:rsidRDefault="00262956" w:rsidP="00262956">
    <w:pPr>
      <w:pStyle w:val="Footer2"/>
      <w:rPr>
        <w:lang w:val="it-IT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524" w:rsidRDefault="0069352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B29" w:rsidRDefault="00C67B29">
      <w:r>
        <w:separator/>
      </w:r>
    </w:p>
  </w:footnote>
  <w:footnote w:type="continuationSeparator" w:id="0">
    <w:p w:rsidR="00C67B29" w:rsidRDefault="00C67B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524" w:rsidRDefault="0069352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CAF" w:rsidRDefault="00BF10D5" w:rsidP="0063147F">
    <w:pPr>
      <w:spacing w:before="1200"/>
      <w:rPr>
        <w:rStyle w:val="PageNumber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85376" behindDoc="0" locked="0" layoutInCell="1" allowOverlap="1" wp14:anchorId="3CE19727" wp14:editId="35707BD9">
              <wp:simplePos x="0" y="0"/>
              <wp:positionH relativeFrom="page">
                <wp:posOffset>756285</wp:posOffset>
              </wp:positionH>
              <wp:positionV relativeFrom="page">
                <wp:posOffset>493395</wp:posOffset>
              </wp:positionV>
              <wp:extent cx="6332220" cy="380365"/>
              <wp:effectExtent l="3810" t="0" r="0" b="2540"/>
              <wp:wrapNone/>
              <wp:docPr id="7" name="Group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2220" cy="380365"/>
                        <a:chOff x="1191" y="777"/>
                        <a:chExt cx="9638" cy="599"/>
                      </a:xfrm>
                    </wpg:grpSpPr>
                    <wps:wsp>
                      <wps:cNvPr id="8" name="Rectangle 32"/>
                      <wps:cNvSpPr>
                        <a:spLocks noChangeArrowheads="1"/>
                      </wps:cNvSpPr>
                      <wps:spPr bwMode="auto">
                        <a:xfrm>
                          <a:off x="1191" y="777"/>
                          <a:ext cx="9638" cy="293"/>
                        </a:xfrm>
                        <a:prstGeom prst="rect">
                          <a:avLst/>
                        </a:prstGeom>
                        <a:solidFill>
                          <a:srgbClr val="99D6F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Rectangle 33"/>
                      <wps:cNvSpPr>
                        <a:spLocks noChangeArrowheads="1"/>
                      </wps:cNvSpPr>
                      <wps:spPr bwMode="auto">
                        <a:xfrm>
                          <a:off x="1191" y="1170"/>
                          <a:ext cx="9638" cy="57"/>
                        </a:xfrm>
                        <a:prstGeom prst="rect">
                          <a:avLst/>
                        </a:prstGeom>
                        <a:solidFill>
                          <a:srgbClr val="3F9C3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Rectangle 34"/>
                      <wps:cNvSpPr>
                        <a:spLocks noChangeArrowheads="1"/>
                      </wps:cNvSpPr>
                      <wps:spPr bwMode="auto">
                        <a:xfrm>
                          <a:off x="1191" y="1274"/>
                          <a:ext cx="9638" cy="102"/>
                        </a:xfrm>
                        <a:prstGeom prst="rect">
                          <a:avLst/>
                        </a:prstGeom>
                        <a:solidFill>
                          <a:srgbClr val="00359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5" o:spid="_x0000_s1026" style="position:absolute;margin-left:59.55pt;margin-top:38.85pt;width:498.6pt;height:29.95pt;z-index:251685376;mso-position-horizontal-relative:page;mso-position-vertical-relative:page" coordorigin="1191,777" coordsize="9638,5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">
              <v:rect id="Rectangle 32" o:spid="_x0000_s1027" style="position:absolute;left:1191;top:777;width:9638;height:2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zK08IA&#10;AADaAAAADwAAAGRycy9kb3ducmV2LnhtbESPwWrDMBBE74H+g9hCbrGUQoNxrYRSWupTIXag9LZY&#10;W9uJtTKWGjt/XwUCOQ4zb4bJd7PtxZlG3znWsE4UCOLamY4bDYfqY5WC8AHZYO+YNFzIw277sMgx&#10;M27iPZ3L0IhYwj5DDW0IQyalr1uy6BM3EEfv140WQ5RjI82IUyy3vXxSaiMtdhwXWhzoraX6VP5Z&#10;Delnn+6/ZKXW38XxufpR77LslNbLx/n1BUSgOdzDN7owkYPrlXgD5P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rMrTwgAAANoAAAAPAAAAAAAAAAAAAAAAAJgCAABkcnMvZG93&#10;bnJldi54bWxQSwUGAAAAAAQABAD1AAAAhwMAAAAA&#10;" fillcolor="#99d6f0" stroked="f" strokeweight=".25pt"/>
              <v:rect id="Rectangle 33" o:spid="_x0000_s1028" style="position:absolute;left:1191;top:1170;width:9638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OsMMQA&#10;AADaAAAADwAAAGRycy9kb3ducmV2LnhtbESPT4vCMBTE78J+h/AW9iKauhRxq1FEEXZPi39Y8PZo&#10;nm20eSlNtPXbbwTB4zAzv2Fmi85W4kaNN44VjIYJCOLcacOFgsN+M5iA8AFZY+WYFNzJw2L+1pth&#10;pl3LW7rtQiEihH2GCsoQ6kxKn5dk0Q9dTRy9k2sshiibQuoG2wi3lfxMkrG0aDgulFjTqqT8srta&#10;Bcvzadyu+3/mmPYNp9ffy/0nPSj18d4tpyACdeEVfra/tYIveFyJN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TrDDEAAAA2gAAAA8AAAAAAAAAAAAAAAAAmAIAAGRycy9k&#10;b3ducmV2LnhtbFBLBQYAAAAABAAEAPUAAACJAwAAAAA=&#10;" fillcolor="#3f9c35" stroked="f" strokeweight=".25pt"/>
              <v:rect id="Rectangle 34" o:spid="_x0000_s1029" style="position:absolute;left:1191;top:1274;width:9638;height:1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NBucYA&#10;AADbAAAADwAAAGRycy9kb3ducmV2LnhtbESPT0sDMRDF74LfIYzgzWarKGXbtFRpRQQP/UOLt3Ez&#10;3V3cTEIS29VP7xwKvc3w3rz3m8msd506UkytZwPDQQGKuPK25drAdrO8G4FKGdli55kM/FKC2fT6&#10;aoKl9Sde0XGdayUhnEo00OQcSq1T1ZDDNPCBWLSDjw6zrLHWNuJJwl2n74viSTtsWRoaDPTSUPW9&#10;/nEG0iL7h/j5tdp9HN5tGP097l+fgzG3N/18DCpTny/m8/WbFXyhl19kAD3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QNBucYAAADbAAAADwAAAAAAAAAAAAAAAACYAgAAZHJz&#10;L2Rvd25yZXYueG1sUEsFBgAAAAAEAAQA9QAAAIsDAAAAAA==&#10;" fillcolor="#003591" stroked="f" strokeweight=".25pt"/>
              <w10:wrap anchorx="page" anchory="page"/>
            </v:group>
          </w:pict>
        </mc:Fallback>
      </mc:AlternateContent>
    </w:r>
    <w:r w:rsidR="00F33CAF">
      <w:rPr>
        <w:rStyle w:val="PageNumber"/>
      </w:rPr>
      <w:t xml:space="preserve">Page </w:t>
    </w:r>
    <w:r w:rsidR="00F33CAF">
      <w:rPr>
        <w:rStyle w:val="PageNumber"/>
      </w:rPr>
      <w:fldChar w:fldCharType="begin"/>
    </w:r>
    <w:r w:rsidR="00F33CAF">
      <w:rPr>
        <w:rStyle w:val="PageNumber"/>
      </w:rPr>
      <w:instrText xml:space="preserve">PAGE </w:instrText>
    </w:r>
    <w:r w:rsidR="00F33CAF">
      <w:rPr>
        <w:rStyle w:val="PageNumber"/>
      </w:rPr>
      <w:fldChar w:fldCharType="separate"/>
    </w:r>
    <w:r w:rsidR="00BA34B8">
      <w:rPr>
        <w:rStyle w:val="PageNumber"/>
        <w:noProof/>
      </w:rPr>
      <w:t>2</w:t>
    </w:r>
    <w:r w:rsidR="00F33CAF">
      <w:rPr>
        <w:rStyle w:val="PageNumber"/>
      </w:rPr>
      <w:fldChar w:fldCharType="end"/>
    </w:r>
    <w:r w:rsidR="00F33CAF">
      <w:rPr>
        <w:rStyle w:val="PageNumber"/>
      </w:rPr>
      <w:t xml:space="preserve"> of </w:t>
    </w:r>
    <w:r w:rsidR="00F33CAF">
      <w:rPr>
        <w:rStyle w:val="PageNumber"/>
      </w:rPr>
      <w:fldChar w:fldCharType="begin"/>
    </w:r>
    <w:r w:rsidR="00F33CAF">
      <w:rPr>
        <w:rStyle w:val="PageNumber"/>
      </w:rPr>
      <w:instrText xml:space="preserve"> NUMPAGES </w:instrText>
    </w:r>
    <w:r w:rsidR="00F33CAF">
      <w:rPr>
        <w:rStyle w:val="PageNumber"/>
      </w:rPr>
      <w:fldChar w:fldCharType="separate"/>
    </w:r>
    <w:r w:rsidR="00BA34B8">
      <w:rPr>
        <w:rStyle w:val="PageNumber"/>
        <w:noProof/>
      </w:rPr>
      <w:t>2</w:t>
    </w:r>
    <w:r w:rsidR="00F33CAF">
      <w:rPr>
        <w:rStyle w:val="PageNumber"/>
      </w:rPr>
      <w:fldChar w:fldCharType="end"/>
    </w:r>
  </w:p>
  <w:p w:rsidR="00F33CAF" w:rsidRPr="0089435E" w:rsidRDefault="00F33CAF" w:rsidP="0089435E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CAF" w:rsidRDefault="004336CB" w:rsidP="00F33CAF">
    <w:pPr>
      <w:jc w:val="both"/>
    </w:pPr>
    <w:r>
      <w:rPr>
        <w:noProof/>
      </w:rPr>
      <w:drawing>
        <wp:anchor distT="0" distB="0" distL="114300" distR="114300" simplePos="0" relativeHeight="251678208" behindDoc="0" locked="0" layoutInCell="1" allowOverlap="1" wp14:anchorId="47FCAD20" wp14:editId="438A764C">
          <wp:simplePos x="0" y="0"/>
          <wp:positionH relativeFrom="margin">
            <wp:align>right</wp:align>
          </wp:positionH>
          <wp:positionV relativeFrom="page">
            <wp:posOffset>972185</wp:posOffset>
          </wp:positionV>
          <wp:extent cx="1195200" cy="1620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5200" cy="1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F10D5">
      <w:rPr>
        <w:noProof/>
      </w:rPr>
      <mc:AlternateContent>
        <mc:Choice Requires="wpg">
          <w:drawing>
            <wp:anchor distT="0" distB="0" distL="114300" distR="114300" simplePos="0" relativeHeight="251679232" behindDoc="0" locked="0" layoutInCell="1" allowOverlap="1">
              <wp:simplePos x="0" y="0"/>
              <wp:positionH relativeFrom="page">
                <wp:posOffset>756285</wp:posOffset>
              </wp:positionH>
              <wp:positionV relativeFrom="page">
                <wp:posOffset>493395</wp:posOffset>
              </wp:positionV>
              <wp:extent cx="6332220" cy="380365"/>
              <wp:effectExtent l="3810" t="0" r="0" b="2540"/>
              <wp:wrapNone/>
              <wp:docPr id="2" name="Group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2220" cy="380365"/>
                        <a:chOff x="567" y="459"/>
                        <a:chExt cx="10772" cy="599"/>
                      </a:xfrm>
                    </wpg:grpSpPr>
                    <wps:wsp>
                      <wps:cNvPr id="3" name="Rectangle 28"/>
                      <wps:cNvSpPr>
                        <a:spLocks noChangeArrowheads="1"/>
                      </wps:cNvSpPr>
                      <wps:spPr bwMode="auto">
                        <a:xfrm>
                          <a:off x="567" y="459"/>
                          <a:ext cx="10772" cy="293"/>
                        </a:xfrm>
                        <a:prstGeom prst="rect">
                          <a:avLst/>
                        </a:prstGeom>
                        <a:solidFill>
                          <a:srgbClr val="99D6F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Rectangle 29"/>
                      <wps:cNvSpPr>
                        <a:spLocks noChangeArrowheads="1"/>
                      </wps:cNvSpPr>
                      <wps:spPr bwMode="auto">
                        <a:xfrm>
                          <a:off x="567" y="852"/>
                          <a:ext cx="10772" cy="57"/>
                        </a:xfrm>
                        <a:prstGeom prst="rect">
                          <a:avLst/>
                        </a:prstGeom>
                        <a:solidFill>
                          <a:srgbClr val="3F9C3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Rectangle 30"/>
                      <wps:cNvSpPr>
                        <a:spLocks noChangeArrowheads="1"/>
                      </wps:cNvSpPr>
                      <wps:spPr bwMode="auto">
                        <a:xfrm>
                          <a:off x="567" y="956"/>
                          <a:ext cx="10772" cy="102"/>
                        </a:xfrm>
                        <a:prstGeom prst="rect">
                          <a:avLst/>
                        </a:prstGeom>
                        <a:solidFill>
                          <a:srgbClr val="00359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7" o:spid="_x0000_s1026" style="position:absolute;margin-left:59.55pt;margin-top:38.85pt;width:498.6pt;height:29.95pt;z-index:251679232;mso-position-horizontal-relative:page;mso-position-vertical-relative:page" coordorigin="567,459" coordsize="10772,5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">
              <v:rect id="Rectangle 28" o:spid="_x0000_s1027" style="position:absolute;left:567;top:459;width:10772;height:2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hYosMA&#10;AADaAAAADwAAAGRycy9kb3ducmV2LnhtbESPQWvCQBSE70L/w/IKveluWiohugYRSz0VTATx9sg+&#10;k2j2bchuNf333ULB4zAz3zDLfLSduNHgW8cakpkCQVw503Kt4VB+TFMQPiAb7ByThh/ykK+eJkvM&#10;jLvznm5FqEWEsM9QQxNCn0npq4Ys+pnriaN3doPFEOVQSzPgPcJtJ1+VmkuLLceFBnvaNFRdi2+r&#10;If3s0v2XLFVy3F3ey5PayqJVWr88j+sFiEBjeIT/2zuj4Q3+rsQb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hYosMAAADaAAAADwAAAAAAAAAAAAAAAACYAgAAZHJzL2Rv&#10;d25yZXYueG1sUEsFBgAAAAAEAAQA9QAAAIgDAAAAAA==&#10;" fillcolor="#99d6f0" stroked="f" strokeweight=".25pt"/>
              <v:rect id="Rectangle 29" o:spid="_x0000_s1028" style="position:absolute;left:567;top:852;width:10772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IDrsQA&#10;AADaAAAADwAAAGRycy9kb3ducmV2LnhtbESPzWrDMBCE74W+g9hALyGRW0wITpRgWgrtKTQJhd4W&#10;a2MrtlbGkn/y9lWg0OMwM98w2/1kGzFQ541jBc/LBARx4bThUsH59L5Yg/ABWWPjmBTcyMN+9/iw&#10;xUy7kb9oOIZSRAj7DBVUIbSZlL6oyKJfupY4ehfXWQxRdqXUHY4Rbhv5kiQradFwXKiwpdeKivrY&#10;WwX59bIa3+bf5iedG077Q337TM9KPc2mfAMi0BT+w3/tD60ghfuVeAPk7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SA67EAAAA2gAAAA8AAAAAAAAAAAAAAAAAmAIAAGRycy9k&#10;b3ducmV2LnhtbFBLBQYAAAAABAAEAPUAAACJAwAAAAA=&#10;" fillcolor="#3f9c35" stroked="f" strokeweight=".25pt"/>
              <v:rect id="Rectangle 30" o:spid="_x0000_s1029" style="position:absolute;left:567;top:956;width:10772;height:1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sjYMUA&#10;AADaAAAADwAAAGRycy9kb3ducmV2LnhtbESPT2sCMRTE70K/Q3hCb5rVUpHVKLbYUgo9+AfF23Pz&#10;3F26eQlJqtt++kYQPA4z8xtmOm9NI87kQ21ZwaCfgSAurK65VLDdvPXGIEJE1thYJgW/FGA+e+hM&#10;Mdf2wis6r2MpEoRDjgqqGF0uZSgqMhj61hEn72S9wZikL6X2eElw08hhlo2kwZrTQoWOXisqvtc/&#10;RkFYRvvkD8fV7uv0qd3473n//uKUeuy2iwmISG28h2/tD61gBNcr6QbI2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yyNgxQAAANoAAAAPAAAAAAAAAAAAAAAAAJgCAABkcnMv&#10;ZG93bnJldi54bWxQSwUGAAAAAAQABAD1AAAAigMAAAAA&#10;" fillcolor="#003591" stroked="f" strokeweight=".25pt"/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0E2AE7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654E1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644FAB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2F83C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17A02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154E1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02477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2264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050C4384"/>
    <w:multiLevelType w:val="singleLevel"/>
    <w:tmpl w:val="286C441A"/>
    <w:styleLink w:val="DNV-ListABC"/>
    <w:lvl w:ilvl="0">
      <w:start w:val="1"/>
      <w:numFmt w:val="upperLetter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9">
    <w:nsid w:val="26066C8B"/>
    <w:multiLevelType w:val="hybridMultilevel"/>
    <w:tmpl w:val="CD667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C45128"/>
    <w:multiLevelType w:val="multilevel"/>
    <w:tmpl w:val="0406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>
    <w:nsid w:val="2B8011D4"/>
    <w:multiLevelType w:val="hybridMultilevel"/>
    <w:tmpl w:val="2D206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453051"/>
    <w:multiLevelType w:val="singleLevel"/>
    <w:tmpl w:val="286C441A"/>
    <w:lvl w:ilvl="0">
      <w:start w:val="1"/>
      <w:numFmt w:val="upperLetter"/>
      <w:lvlText w:val="%1"/>
      <w:lvlJc w:val="left"/>
      <w:pPr>
        <w:tabs>
          <w:tab w:val="num" w:pos="720"/>
        </w:tabs>
        <w:ind w:left="720" w:hanging="360"/>
      </w:pPr>
    </w:lvl>
  </w:abstractNum>
  <w:abstractNum w:abstractNumId="13">
    <w:nsid w:val="56011E69"/>
    <w:multiLevelType w:val="multilevel"/>
    <w:tmpl w:val="CF8CB956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2" w:hanging="45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2"/>
        </w:tabs>
        <w:ind w:left="3402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02"/>
        </w:tabs>
        <w:ind w:left="3402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13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2"/>
        </w:tabs>
        <w:ind w:left="3744" w:hanging="147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9"/>
        </w:tabs>
        <w:ind w:left="3969" w:hanging="1701"/>
      </w:pPr>
      <w:rPr>
        <w:rFonts w:hint="default"/>
      </w:rPr>
    </w:lvl>
  </w:abstractNum>
  <w:abstractNum w:abstractNumId="14">
    <w:nsid w:val="662D08FD"/>
    <w:multiLevelType w:val="multilevel"/>
    <w:tmpl w:val="C88A0578"/>
    <w:lvl w:ilvl="0">
      <w:start w:val="1"/>
      <w:numFmt w:val="bullet"/>
      <w:pStyle w:val="List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568" w:hanging="284"/>
      </w:pPr>
      <w:rPr>
        <w:rFonts w:ascii="Verdana" w:hAnsi="Verdana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ascii="Verdana" w:hAnsi="Verdana" w:hint="default"/>
      </w:rPr>
    </w:lvl>
    <w:lvl w:ilvl="6">
      <w:start w:val="1"/>
      <w:numFmt w:val="bullet"/>
      <w:lvlText w:val=""/>
      <w:lvlJc w:val="left"/>
      <w:pPr>
        <w:ind w:left="1988" w:hanging="284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272" w:hanging="284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2556" w:hanging="284"/>
      </w:pPr>
      <w:rPr>
        <w:rFonts w:ascii="Symbol" w:hAnsi="Symbol" w:hint="default"/>
      </w:rPr>
    </w:lvl>
  </w:abstractNum>
  <w:abstractNum w:abstractNumId="15">
    <w:nsid w:val="6E631879"/>
    <w:multiLevelType w:val="hybridMultilevel"/>
    <w:tmpl w:val="03787F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8021A4"/>
    <w:multiLevelType w:val="multilevel"/>
    <w:tmpl w:val="E0025F0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8"/>
  </w:num>
  <w:num w:numId="2">
    <w:abstractNumId w:val="12"/>
  </w:num>
  <w:num w:numId="3">
    <w:abstractNumId w:val="16"/>
  </w:num>
  <w:num w:numId="4">
    <w:abstractNumId w:val="14"/>
  </w:num>
  <w:num w:numId="5">
    <w:abstractNumId w:val="13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1"/>
  <w:proofState w:spelling="clean" w:grammar="clean"/>
  <w:attachedTemplate r:id="rId1"/>
  <w:stylePaneFormatFilter w:val="7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1" w:alternateStyleNames="0"/>
  <w:documentProtection w:edit="readOnly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8673" strokecolor="none [3213]">
      <v:stroke color="none [3213]" weight=".25pt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524"/>
    <w:rsid w:val="00000723"/>
    <w:rsid w:val="000178BB"/>
    <w:rsid w:val="0002074F"/>
    <w:rsid w:val="00036C8D"/>
    <w:rsid w:val="000453E0"/>
    <w:rsid w:val="00070738"/>
    <w:rsid w:val="00081F2E"/>
    <w:rsid w:val="00090477"/>
    <w:rsid w:val="00092740"/>
    <w:rsid w:val="00092963"/>
    <w:rsid w:val="000B1402"/>
    <w:rsid w:val="000B3AF6"/>
    <w:rsid w:val="000C0F8B"/>
    <w:rsid w:val="000D38C0"/>
    <w:rsid w:val="000D3F60"/>
    <w:rsid w:val="000E433D"/>
    <w:rsid w:val="000F678F"/>
    <w:rsid w:val="001059C5"/>
    <w:rsid w:val="001125AC"/>
    <w:rsid w:val="001166FA"/>
    <w:rsid w:val="001318CC"/>
    <w:rsid w:val="00141625"/>
    <w:rsid w:val="00195E61"/>
    <w:rsid w:val="001C460A"/>
    <w:rsid w:val="001C51B6"/>
    <w:rsid w:val="001D50DD"/>
    <w:rsid w:val="001D6230"/>
    <w:rsid w:val="001F2632"/>
    <w:rsid w:val="002078DE"/>
    <w:rsid w:val="002262F1"/>
    <w:rsid w:val="002404B0"/>
    <w:rsid w:val="00262956"/>
    <w:rsid w:val="00265D77"/>
    <w:rsid w:val="00267FD9"/>
    <w:rsid w:val="002C27D3"/>
    <w:rsid w:val="002C74F8"/>
    <w:rsid w:val="002D1B85"/>
    <w:rsid w:val="002E1816"/>
    <w:rsid w:val="002E79D9"/>
    <w:rsid w:val="0032066E"/>
    <w:rsid w:val="00322658"/>
    <w:rsid w:val="003364A7"/>
    <w:rsid w:val="00337F86"/>
    <w:rsid w:val="00342C6D"/>
    <w:rsid w:val="00351D98"/>
    <w:rsid w:val="00371271"/>
    <w:rsid w:val="00383E9B"/>
    <w:rsid w:val="003C0A54"/>
    <w:rsid w:val="003E1A32"/>
    <w:rsid w:val="003F4206"/>
    <w:rsid w:val="003F5317"/>
    <w:rsid w:val="00401A89"/>
    <w:rsid w:val="004062BC"/>
    <w:rsid w:val="004336CB"/>
    <w:rsid w:val="00434146"/>
    <w:rsid w:val="0043468A"/>
    <w:rsid w:val="004417DD"/>
    <w:rsid w:val="00473FDC"/>
    <w:rsid w:val="0049671B"/>
    <w:rsid w:val="004A11A8"/>
    <w:rsid w:val="004F2DE4"/>
    <w:rsid w:val="005020B2"/>
    <w:rsid w:val="00515D93"/>
    <w:rsid w:val="00515EE1"/>
    <w:rsid w:val="00516233"/>
    <w:rsid w:val="00546513"/>
    <w:rsid w:val="005537BE"/>
    <w:rsid w:val="00576710"/>
    <w:rsid w:val="00595256"/>
    <w:rsid w:val="005A578A"/>
    <w:rsid w:val="005C6DF9"/>
    <w:rsid w:val="006063A6"/>
    <w:rsid w:val="006154EF"/>
    <w:rsid w:val="0063147F"/>
    <w:rsid w:val="006363EB"/>
    <w:rsid w:val="0064385C"/>
    <w:rsid w:val="00645038"/>
    <w:rsid w:val="006515B9"/>
    <w:rsid w:val="00653122"/>
    <w:rsid w:val="00671F0B"/>
    <w:rsid w:val="00676FD5"/>
    <w:rsid w:val="00684AA3"/>
    <w:rsid w:val="00684F1C"/>
    <w:rsid w:val="00693524"/>
    <w:rsid w:val="006D0C71"/>
    <w:rsid w:val="006F6507"/>
    <w:rsid w:val="00707FE7"/>
    <w:rsid w:val="00711BED"/>
    <w:rsid w:val="00732CE5"/>
    <w:rsid w:val="007447C7"/>
    <w:rsid w:val="00751A62"/>
    <w:rsid w:val="00751EB0"/>
    <w:rsid w:val="00781136"/>
    <w:rsid w:val="007873D7"/>
    <w:rsid w:val="00795C53"/>
    <w:rsid w:val="007974EC"/>
    <w:rsid w:val="007A56CB"/>
    <w:rsid w:val="007B7E0A"/>
    <w:rsid w:val="007C398B"/>
    <w:rsid w:val="007C6183"/>
    <w:rsid w:val="007F1283"/>
    <w:rsid w:val="0086512F"/>
    <w:rsid w:val="00867501"/>
    <w:rsid w:val="00890E60"/>
    <w:rsid w:val="0089435E"/>
    <w:rsid w:val="008A6554"/>
    <w:rsid w:val="008B2E5A"/>
    <w:rsid w:val="008B3978"/>
    <w:rsid w:val="008E0447"/>
    <w:rsid w:val="008E3C52"/>
    <w:rsid w:val="008F2262"/>
    <w:rsid w:val="008F4285"/>
    <w:rsid w:val="00902C36"/>
    <w:rsid w:val="0091662A"/>
    <w:rsid w:val="00921DE4"/>
    <w:rsid w:val="00942945"/>
    <w:rsid w:val="0095362A"/>
    <w:rsid w:val="00954680"/>
    <w:rsid w:val="00965707"/>
    <w:rsid w:val="00965F3A"/>
    <w:rsid w:val="00966997"/>
    <w:rsid w:val="009700F5"/>
    <w:rsid w:val="0097360F"/>
    <w:rsid w:val="009760D5"/>
    <w:rsid w:val="00982DE0"/>
    <w:rsid w:val="0099292A"/>
    <w:rsid w:val="009A4E2D"/>
    <w:rsid w:val="009B0F2A"/>
    <w:rsid w:val="009B2598"/>
    <w:rsid w:val="009B57C4"/>
    <w:rsid w:val="009C62E8"/>
    <w:rsid w:val="009D1D52"/>
    <w:rsid w:val="009D49F2"/>
    <w:rsid w:val="009D6DBD"/>
    <w:rsid w:val="009E04E9"/>
    <w:rsid w:val="009E0717"/>
    <w:rsid w:val="009E2576"/>
    <w:rsid w:val="009E4BB8"/>
    <w:rsid w:val="00A107A7"/>
    <w:rsid w:val="00A13CE8"/>
    <w:rsid w:val="00A367BA"/>
    <w:rsid w:val="00A40A74"/>
    <w:rsid w:val="00A7329F"/>
    <w:rsid w:val="00A802A8"/>
    <w:rsid w:val="00A94CC2"/>
    <w:rsid w:val="00AC3947"/>
    <w:rsid w:val="00AD6F38"/>
    <w:rsid w:val="00AE0B75"/>
    <w:rsid w:val="00AF1602"/>
    <w:rsid w:val="00B5080B"/>
    <w:rsid w:val="00B52326"/>
    <w:rsid w:val="00B56E49"/>
    <w:rsid w:val="00B721FF"/>
    <w:rsid w:val="00B8110B"/>
    <w:rsid w:val="00BA34B8"/>
    <w:rsid w:val="00BA4665"/>
    <w:rsid w:val="00BC7731"/>
    <w:rsid w:val="00BD376C"/>
    <w:rsid w:val="00BF10D5"/>
    <w:rsid w:val="00BF7C91"/>
    <w:rsid w:val="00C00466"/>
    <w:rsid w:val="00C1205A"/>
    <w:rsid w:val="00C256B0"/>
    <w:rsid w:val="00C32E6E"/>
    <w:rsid w:val="00C4044B"/>
    <w:rsid w:val="00C50FB2"/>
    <w:rsid w:val="00C62247"/>
    <w:rsid w:val="00C67B29"/>
    <w:rsid w:val="00C77089"/>
    <w:rsid w:val="00CB5E37"/>
    <w:rsid w:val="00CC42CA"/>
    <w:rsid w:val="00D11D87"/>
    <w:rsid w:val="00D15F13"/>
    <w:rsid w:val="00D401D5"/>
    <w:rsid w:val="00D45DA7"/>
    <w:rsid w:val="00D5140E"/>
    <w:rsid w:val="00D67579"/>
    <w:rsid w:val="00D92466"/>
    <w:rsid w:val="00D93AB7"/>
    <w:rsid w:val="00DA09E7"/>
    <w:rsid w:val="00DA1AD2"/>
    <w:rsid w:val="00DA79F2"/>
    <w:rsid w:val="00DA7ACA"/>
    <w:rsid w:val="00DB79DD"/>
    <w:rsid w:val="00DC4240"/>
    <w:rsid w:val="00DC616D"/>
    <w:rsid w:val="00DD04CA"/>
    <w:rsid w:val="00DD62FD"/>
    <w:rsid w:val="00DE58C0"/>
    <w:rsid w:val="00DF1E14"/>
    <w:rsid w:val="00E1183E"/>
    <w:rsid w:val="00E12F46"/>
    <w:rsid w:val="00E15C7E"/>
    <w:rsid w:val="00E21BED"/>
    <w:rsid w:val="00E533D1"/>
    <w:rsid w:val="00E653EE"/>
    <w:rsid w:val="00E71DA4"/>
    <w:rsid w:val="00E77DC8"/>
    <w:rsid w:val="00E9504B"/>
    <w:rsid w:val="00E97B64"/>
    <w:rsid w:val="00EA3F53"/>
    <w:rsid w:val="00EC5C98"/>
    <w:rsid w:val="00ED0498"/>
    <w:rsid w:val="00EF22CA"/>
    <w:rsid w:val="00EF5EF2"/>
    <w:rsid w:val="00F27807"/>
    <w:rsid w:val="00F33CAF"/>
    <w:rsid w:val="00F40653"/>
    <w:rsid w:val="00F41375"/>
    <w:rsid w:val="00F97BFF"/>
    <w:rsid w:val="00FB5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 strokecolor="none [3213]">
      <v:stroke color="none [3213]" weight="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="Times New Roman" w:hAnsi="Verdana" w:cs="Times New Roman"/>
        <w:sz w:val="18"/>
        <w:szCs w:val="18"/>
        <w:lang w:val="en-US" w:eastAsia="en-US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index 1" w:semiHidden="1" w:uiPriority="5"/>
    <w:lsdException w:name="index 2" w:semiHidden="1" w:uiPriority="5"/>
    <w:lsdException w:name="index 3" w:semiHidden="1" w:uiPriority="5"/>
    <w:lsdException w:name="index 4" w:semiHidden="1" w:uiPriority="5"/>
    <w:lsdException w:name="index 5" w:semiHidden="1" w:uiPriority="5"/>
    <w:lsdException w:name="index 6" w:semiHidden="1" w:uiPriority="5"/>
    <w:lsdException w:name="index 7" w:semiHidden="1" w:uiPriority="5"/>
    <w:lsdException w:name="index 8" w:semiHidden="1" w:uiPriority="5"/>
    <w:lsdException w:name="index 9" w:semiHidden="1" w:uiPriority="5"/>
    <w:lsdException w:name="Normal Indent" w:semiHidden="1" w:uiPriority="5"/>
    <w:lsdException w:name="footnote text" w:semiHidden="1" w:uiPriority="3"/>
    <w:lsdException w:name="annotation text" w:semiHidden="1"/>
    <w:lsdException w:name="footer" w:uiPriority="3"/>
    <w:lsdException w:name="index heading" w:semiHidden="1" w:uiPriority="5"/>
    <w:lsdException w:name="caption" w:semiHidden="1" w:uiPriority="5" w:qFormat="1"/>
    <w:lsdException w:name="table of figures" w:semiHidden="1" w:uiPriority="5"/>
    <w:lsdException w:name="envelope address" w:semiHidden="1" w:uiPriority="3"/>
    <w:lsdException w:name="envelope return" w:semiHidden="1" w:uiPriority="3"/>
    <w:lsdException w:name="footnote reference" w:semiHidden="1" w:uiPriority="3"/>
    <w:lsdException w:name="annotation reference" w:semiHidden="1" w:uiPriority="99"/>
    <w:lsdException w:name="line number" w:semiHidden="1" w:uiPriority="5"/>
    <w:lsdException w:name="page number" w:semiHidden="1" w:uiPriority="4"/>
    <w:lsdException w:name="endnote reference" w:semiHidden="1" w:uiPriority="3"/>
    <w:lsdException w:name="endnote text" w:semiHidden="1" w:uiPriority="3"/>
    <w:lsdException w:name="table of authorities" w:semiHidden="1" w:uiPriority="5"/>
    <w:lsdException w:name="macro" w:semiHidden="1" w:uiPriority="5"/>
    <w:lsdException w:name="toa heading" w:semiHidden="1" w:uiPriority="5"/>
    <w:lsdException w:name="List" w:semiHidden="1" w:uiPriority="5"/>
    <w:lsdException w:name="List Bullet" w:uiPriority="2" w:qFormat="1"/>
    <w:lsdException w:name="List Number" w:uiPriority="2" w:qFormat="1"/>
    <w:lsdException w:name="List 2" w:semiHidden="1" w:uiPriority="5"/>
    <w:lsdException w:name="List 3" w:semiHidden="1" w:uiPriority="5"/>
    <w:lsdException w:name="List 4" w:semiHidden="1" w:uiPriority="5"/>
    <w:lsdException w:name="List 5" w:semiHidden="1" w:uiPriority="5"/>
    <w:lsdException w:name="List Bullet 2" w:semiHidden="1" w:uiPriority="5"/>
    <w:lsdException w:name="List Bullet 3" w:semiHidden="1" w:uiPriority="5"/>
    <w:lsdException w:name="List Bullet 4" w:semiHidden="1" w:uiPriority="5"/>
    <w:lsdException w:name="List Bullet 5" w:semiHidden="1" w:uiPriority="5"/>
    <w:lsdException w:name="List Number 2" w:semiHidden="1" w:uiPriority="5"/>
    <w:lsdException w:name="List Number 3" w:semiHidden="1" w:uiPriority="5"/>
    <w:lsdException w:name="List Number 4" w:semiHidden="1" w:uiPriority="5"/>
    <w:lsdException w:name="List Number 5" w:semiHidden="1" w:uiPriority="5"/>
    <w:lsdException w:name="Title" w:semiHidden="1" w:uiPriority="5"/>
    <w:lsdException w:name="Closing" w:semiHidden="1" w:uiPriority="5"/>
    <w:lsdException w:name="Signature" w:semiHidden="1" w:uiPriority="5"/>
    <w:lsdException w:name="Body Text" w:qFormat="1"/>
    <w:lsdException w:name="Body Text Indent" w:semiHidden="1" w:uiPriority="5"/>
    <w:lsdException w:name="List Continue" w:semiHidden="1" w:uiPriority="5"/>
    <w:lsdException w:name="List Continue 2" w:semiHidden="1" w:uiPriority="5"/>
    <w:lsdException w:name="List Continue 3" w:semiHidden="1" w:uiPriority="5"/>
    <w:lsdException w:name="List Continue 4" w:semiHidden="1" w:uiPriority="5"/>
    <w:lsdException w:name="List Continue 5" w:semiHidden="1" w:uiPriority="5"/>
    <w:lsdException w:name="Message Header" w:semiHidden="1" w:uiPriority="5"/>
    <w:lsdException w:name="Subtitle" w:semiHidden="1" w:uiPriority="5"/>
    <w:lsdException w:name="Salutation" w:semiHidden="1" w:uiPriority="5"/>
    <w:lsdException w:name="Date" w:semiHidden="1" w:uiPriority="3"/>
    <w:lsdException w:name="Body Text First Indent" w:semiHidden="1" w:uiPriority="5"/>
    <w:lsdException w:name="Body Text First Indent 2" w:semiHidden="1" w:uiPriority="5"/>
    <w:lsdException w:name="Note Heading" w:semiHidden="1" w:uiPriority="5"/>
    <w:lsdException w:name="Body Text 2" w:semiHidden="1" w:uiPriority="5"/>
    <w:lsdException w:name="Body Text 3" w:semiHidden="1" w:uiPriority="5"/>
    <w:lsdException w:name="Body Text Indent 2" w:semiHidden="1" w:uiPriority="5"/>
    <w:lsdException w:name="Body Text Indent 3" w:semiHidden="1" w:uiPriority="5"/>
    <w:lsdException w:name="Block Text" w:semiHidden="1" w:uiPriority="5"/>
    <w:lsdException w:name="Hyperlink" w:semiHidden="1" w:uiPriority="99"/>
    <w:lsdException w:name="FollowedHyperlink" w:semiHidden="1" w:uiPriority="3"/>
    <w:lsdException w:name="Strong" w:semiHidden="1" w:uiPriority="5"/>
    <w:lsdException w:name="Emphasis" w:semiHidden="1" w:uiPriority="3"/>
    <w:lsdException w:name="Document Map" w:semiHidden="1" w:uiPriority="3"/>
    <w:lsdException w:name="Plain Text" w:semiHidden="1" w:uiPriority="5"/>
    <w:lsdException w:name="E-mail Signature" w:semiHidden="1" w:uiPriority="3"/>
    <w:lsdException w:name="Normal (Web)" w:semiHidden="1" w:uiPriority="5"/>
    <w:lsdException w:name="HTML Acronym" w:semiHidden="1" w:uiPriority="8"/>
    <w:lsdException w:name="HTML Address" w:semiHidden="1" w:uiPriority="8"/>
    <w:lsdException w:name="HTML Cite" w:semiHidden="1" w:uiPriority="8"/>
    <w:lsdException w:name="HTML Code" w:semiHidden="1" w:uiPriority="8"/>
    <w:lsdException w:name="HTML Definition" w:semiHidden="1" w:uiPriority="8"/>
    <w:lsdException w:name="HTML Keyboard" w:semiHidden="1" w:uiPriority="8"/>
    <w:lsdException w:name="HTML Preformatted" w:semiHidden="1" w:uiPriority="8"/>
    <w:lsdException w:name="HTML Sample" w:semiHidden="1" w:uiPriority="5"/>
    <w:lsdException w:name="HTML Typewriter" w:semiHidden="1" w:uiPriority="5"/>
    <w:lsdException w:name="HTML Variable" w:semiHidden="1" w:uiPriority="5"/>
    <w:lsdException w:name="annotation subject" w:semiHidden="1" w:uiPriority="5"/>
    <w:lsdException w:name="Placeholder Text" w:semiHidden="1" w:uiPriority="99"/>
    <w:lsdException w:name="No Spacing" w:semiHidden="1" w:uiPriority="5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/>
    <w:lsdException w:name="TOC Heading" w:semiHidden="1" w:uiPriority="39" w:qFormat="1"/>
  </w:latentStyles>
  <w:style w:type="paragraph" w:default="1" w:styleId="Normal">
    <w:name w:val="Normal"/>
    <w:qFormat/>
    <w:rsid w:val="00693524"/>
    <w:pPr>
      <w:spacing w:line="240" w:lineRule="auto"/>
    </w:pPr>
    <w:rPr>
      <w:rFonts w:ascii="Calibri" w:eastAsiaTheme="minorEastAsia" w:hAnsi="Calibri" w:cs="Calibri"/>
      <w:sz w:val="22"/>
      <w:szCs w:val="22"/>
      <w:lang w:eastAsia="zh-CN"/>
    </w:rPr>
  </w:style>
  <w:style w:type="paragraph" w:styleId="Heading1">
    <w:name w:val="heading 1"/>
    <w:basedOn w:val="Normal"/>
    <w:next w:val="Normal"/>
    <w:uiPriority w:val="1"/>
    <w:qFormat/>
    <w:rsid w:val="00965F3A"/>
    <w:pPr>
      <w:keepNext/>
      <w:numPr>
        <w:numId w:val="14"/>
      </w:numPr>
      <w:spacing w:line="260" w:lineRule="atLeast"/>
      <w:outlineLvl w:val="0"/>
    </w:pPr>
    <w:rPr>
      <w:rFonts w:cs="Arial"/>
      <w:b/>
      <w:bCs/>
      <w:caps/>
      <w:color w:val="009FDA"/>
      <w:sz w:val="26"/>
      <w:szCs w:val="32"/>
      <w:lang w:val="da-DK" w:eastAsia="da-DK"/>
    </w:rPr>
  </w:style>
  <w:style w:type="paragraph" w:styleId="Heading2">
    <w:name w:val="heading 2"/>
    <w:basedOn w:val="Normal"/>
    <w:next w:val="Normal"/>
    <w:uiPriority w:val="1"/>
    <w:qFormat/>
    <w:rsid w:val="00965F3A"/>
    <w:pPr>
      <w:keepNext/>
      <w:numPr>
        <w:ilvl w:val="1"/>
        <w:numId w:val="14"/>
      </w:numPr>
      <w:spacing w:line="260" w:lineRule="atLeast"/>
      <w:outlineLvl w:val="1"/>
    </w:pPr>
    <w:rPr>
      <w:rFonts w:cs="Arial"/>
      <w:b/>
      <w:bCs/>
      <w:iCs/>
      <w:color w:val="009FDA"/>
      <w:sz w:val="26"/>
      <w:szCs w:val="28"/>
      <w:lang w:val="da-DK" w:eastAsia="da-DK"/>
    </w:rPr>
  </w:style>
  <w:style w:type="paragraph" w:styleId="Heading3">
    <w:name w:val="heading 3"/>
    <w:basedOn w:val="Normal"/>
    <w:next w:val="Normal"/>
    <w:uiPriority w:val="1"/>
    <w:qFormat/>
    <w:rsid w:val="00965F3A"/>
    <w:pPr>
      <w:keepNext/>
      <w:numPr>
        <w:ilvl w:val="2"/>
        <w:numId w:val="14"/>
      </w:numPr>
      <w:spacing w:line="260" w:lineRule="atLeast"/>
      <w:outlineLvl w:val="2"/>
    </w:pPr>
    <w:rPr>
      <w:rFonts w:cs="Arial"/>
      <w:bCs/>
      <w:color w:val="009FDA"/>
      <w:sz w:val="26"/>
      <w:szCs w:val="26"/>
      <w:lang w:val="da-DK" w:eastAsia="da-DK"/>
    </w:rPr>
  </w:style>
  <w:style w:type="paragraph" w:styleId="Heading4">
    <w:name w:val="heading 4"/>
    <w:basedOn w:val="Normal"/>
    <w:next w:val="Normal"/>
    <w:uiPriority w:val="1"/>
    <w:qFormat/>
    <w:rsid w:val="00653122"/>
    <w:pPr>
      <w:keepNext/>
      <w:numPr>
        <w:ilvl w:val="3"/>
        <w:numId w:val="14"/>
      </w:numPr>
      <w:spacing w:line="260" w:lineRule="atLeast"/>
      <w:outlineLvl w:val="3"/>
    </w:pPr>
    <w:rPr>
      <w:bCs/>
      <w:color w:val="333333"/>
      <w:sz w:val="24"/>
      <w:szCs w:val="28"/>
      <w:lang w:val="da-DK" w:eastAsia="da-DK"/>
    </w:rPr>
  </w:style>
  <w:style w:type="paragraph" w:styleId="Heading5">
    <w:name w:val="heading 5"/>
    <w:basedOn w:val="Normal"/>
    <w:next w:val="Normal"/>
    <w:uiPriority w:val="1"/>
    <w:qFormat/>
    <w:rsid w:val="00653122"/>
    <w:pPr>
      <w:numPr>
        <w:ilvl w:val="4"/>
        <w:numId w:val="14"/>
      </w:numPr>
      <w:spacing w:line="260" w:lineRule="atLeast"/>
      <w:outlineLvl w:val="4"/>
    </w:pPr>
    <w:rPr>
      <w:bCs/>
      <w:iCs/>
      <w:color w:val="000000"/>
      <w:sz w:val="24"/>
      <w:szCs w:val="26"/>
      <w:lang w:val="da-DK" w:eastAsia="da-DK"/>
    </w:rPr>
  </w:style>
  <w:style w:type="paragraph" w:styleId="Heading6">
    <w:name w:val="heading 6"/>
    <w:basedOn w:val="Normal"/>
    <w:next w:val="Normal"/>
    <w:uiPriority w:val="1"/>
    <w:semiHidden/>
    <w:qFormat/>
    <w:rsid w:val="0086512F"/>
    <w:pPr>
      <w:numPr>
        <w:ilvl w:val="5"/>
        <w:numId w:val="14"/>
      </w:numPr>
      <w:spacing w:line="260" w:lineRule="atLeast"/>
      <w:outlineLvl w:val="5"/>
    </w:pPr>
    <w:rPr>
      <w:bCs/>
      <w:sz w:val="16"/>
      <w:lang w:val="da-DK" w:eastAsia="da-DK"/>
    </w:rPr>
  </w:style>
  <w:style w:type="paragraph" w:styleId="Heading7">
    <w:name w:val="heading 7"/>
    <w:basedOn w:val="Normal"/>
    <w:next w:val="Normal"/>
    <w:uiPriority w:val="1"/>
    <w:semiHidden/>
    <w:qFormat/>
    <w:rsid w:val="0086512F"/>
    <w:pPr>
      <w:numPr>
        <w:ilvl w:val="6"/>
        <w:numId w:val="14"/>
      </w:numPr>
      <w:spacing w:line="260" w:lineRule="atLeast"/>
      <w:outlineLvl w:val="6"/>
    </w:pPr>
    <w:rPr>
      <w:sz w:val="16"/>
      <w:lang w:val="da-DK" w:eastAsia="da-DK"/>
    </w:rPr>
  </w:style>
  <w:style w:type="paragraph" w:styleId="Heading8">
    <w:name w:val="heading 8"/>
    <w:basedOn w:val="Normal"/>
    <w:next w:val="Normal"/>
    <w:uiPriority w:val="1"/>
    <w:semiHidden/>
    <w:qFormat/>
    <w:rsid w:val="0086512F"/>
    <w:pPr>
      <w:numPr>
        <w:ilvl w:val="7"/>
        <w:numId w:val="14"/>
      </w:numPr>
      <w:spacing w:line="260" w:lineRule="atLeast"/>
      <w:outlineLvl w:val="7"/>
    </w:pPr>
    <w:rPr>
      <w:iCs/>
      <w:sz w:val="16"/>
      <w:lang w:val="da-DK" w:eastAsia="da-DK"/>
    </w:rPr>
  </w:style>
  <w:style w:type="paragraph" w:styleId="Heading9">
    <w:name w:val="heading 9"/>
    <w:basedOn w:val="Normal"/>
    <w:next w:val="Normal"/>
    <w:uiPriority w:val="1"/>
    <w:semiHidden/>
    <w:qFormat/>
    <w:rsid w:val="0086512F"/>
    <w:pPr>
      <w:numPr>
        <w:ilvl w:val="8"/>
        <w:numId w:val="14"/>
      </w:numPr>
      <w:spacing w:line="260" w:lineRule="atLeast"/>
      <w:outlineLvl w:val="8"/>
    </w:pPr>
    <w:rPr>
      <w:rFonts w:cs="Arial"/>
      <w:sz w:val="16"/>
      <w:lang w:val="da-DK"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qFormat/>
    <w:rsid w:val="008B3978"/>
    <w:pPr>
      <w:spacing w:after="120"/>
    </w:pPr>
  </w:style>
  <w:style w:type="numbering" w:customStyle="1" w:styleId="DNV-ListABC">
    <w:name w:val="DNV-List A B C"/>
    <w:basedOn w:val="NoList"/>
    <w:rsid w:val="000D38C0"/>
    <w:pPr>
      <w:numPr>
        <w:numId w:val="1"/>
      </w:numPr>
    </w:pPr>
  </w:style>
  <w:style w:type="paragraph" w:customStyle="1" w:styleId="DNV-Name">
    <w:name w:val="DNV-Name"/>
    <w:basedOn w:val="Normal"/>
    <w:uiPriority w:val="3"/>
    <w:semiHidden/>
    <w:rsid w:val="000D38C0"/>
    <w:rPr>
      <w:smallCaps/>
      <w:noProof/>
    </w:rPr>
  </w:style>
  <w:style w:type="paragraph" w:customStyle="1" w:styleId="DNV-Title">
    <w:name w:val="DNV-Title"/>
    <w:basedOn w:val="Normal"/>
    <w:uiPriority w:val="3"/>
    <w:semiHidden/>
    <w:rsid w:val="008B3978"/>
    <w:pPr>
      <w:spacing w:before="600"/>
      <w:contextualSpacing/>
    </w:pPr>
    <w:rPr>
      <w:b/>
    </w:rPr>
  </w:style>
  <w:style w:type="paragraph" w:customStyle="1" w:styleId="DNV-Subtitle">
    <w:name w:val="DNV-Subtitle"/>
    <w:basedOn w:val="Normal"/>
    <w:next w:val="BodyText"/>
    <w:uiPriority w:val="3"/>
    <w:rsid w:val="008B3978"/>
    <w:pPr>
      <w:spacing w:after="60"/>
    </w:pPr>
    <w:rPr>
      <w:b/>
    </w:rPr>
  </w:style>
  <w:style w:type="paragraph" w:customStyle="1" w:styleId="DNV-Signature">
    <w:name w:val="DNV-Signature"/>
    <w:basedOn w:val="Normal"/>
    <w:next w:val="BodyText"/>
    <w:uiPriority w:val="3"/>
    <w:semiHidden/>
    <w:rsid w:val="008B3978"/>
    <w:pPr>
      <w:keepLines/>
      <w:tabs>
        <w:tab w:val="left" w:pos="5669"/>
      </w:tabs>
    </w:pPr>
    <w:rPr>
      <w:noProof/>
    </w:rPr>
  </w:style>
  <w:style w:type="paragraph" w:customStyle="1" w:styleId="DNV-Closing">
    <w:name w:val="DNV-Closing"/>
    <w:basedOn w:val="Normal"/>
    <w:next w:val="DNV-Signature"/>
    <w:uiPriority w:val="3"/>
    <w:semiHidden/>
    <w:rsid w:val="000B1402"/>
    <w:pPr>
      <w:keepNext/>
      <w:keepLines/>
      <w:spacing w:before="480" w:after="720"/>
      <w:contextualSpacing/>
    </w:pPr>
    <w:rPr>
      <w:noProof/>
    </w:rPr>
  </w:style>
  <w:style w:type="paragraph" w:styleId="Header">
    <w:name w:val="header"/>
    <w:basedOn w:val="Normal"/>
    <w:uiPriority w:val="3"/>
    <w:semiHidden/>
    <w:rsid w:val="000D38C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3"/>
    <w:rsid w:val="00092963"/>
    <w:pPr>
      <w:tabs>
        <w:tab w:val="right" w:pos="9575"/>
      </w:tabs>
      <w:spacing w:line="160" w:lineRule="atLeast"/>
    </w:pPr>
    <w:rPr>
      <w:sz w:val="10"/>
    </w:rPr>
  </w:style>
  <w:style w:type="paragraph" w:customStyle="1" w:styleId="DNV-NameChar">
    <w:name w:val="DNV-Name Char"/>
    <w:basedOn w:val="Normal"/>
    <w:link w:val="DNV-NameCharChar"/>
    <w:uiPriority w:val="3"/>
    <w:semiHidden/>
    <w:rsid w:val="00DA1AD2"/>
    <w:rPr>
      <w:smallCaps/>
      <w:noProof/>
    </w:rPr>
  </w:style>
  <w:style w:type="character" w:customStyle="1" w:styleId="DNV-NameCharChar">
    <w:name w:val="DNV-Name Char Char"/>
    <w:basedOn w:val="DefaultParagraphFont"/>
    <w:link w:val="DNV-NameChar"/>
    <w:uiPriority w:val="3"/>
    <w:semiHidden/>
    <w:rsid w:val="009E4BB8"/>
    <w:rPr>
      <w:smallCaps/>
      <w:noProof/>
      <w:sz w:val="18"/>
      <w:szCs w:val="24"/>
      <w:lang w:val="en-GB"/>
    </w:rPr>
  </w:style>
  <w:style w:type="table" w:styleId="TableGrid">
    <w:name w:val="Table Grid"/>
    <w:basedOn w:val="TableNormal"/>
    <w:rsid w:val="00921D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5"/>
    <w:semiHidden/>
    <w:rsid w:val="000E43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5"/>
    <w:semiHidden/>
    <w:rsid w:val="009E4BB8"/>
    <w:rPr>
      <w:rFonts w:ascii="Tahoma" w:hAnsi="Tahoma" w:cs="Tahoma"/>
      <w:sz w:val="16"/>
      <w:szCs w:val="16"/>
      <w:lang w:val="en-GB"/>
    </w:rPr>
  </w:style>
  <w:style w:type="paragraph" w:customStyle="1" w:styleId="Leadtext">
    <w:name w:val="Leadtext"/>
    <w:basedOn w:val="Normal"/>
    <w:uiPriority w:val="5"/>
    <w:semiHidden/>
    <w:rsid w:val="008B3978"/>
    <w:rPr>
      <w:noProof/>
    </w:rPr>
  </w:style>
  <w:style w:type="paragraph" w:customStyle="1" w:styleId="Leadtext10pt">
    <w:name w:val="Leadtext 10 pt"/>
    <w:basedOn w:val="Normal"/>
    <w:uiPriority w:val="5"/>
    <w:semiHidden/>
    <w:qFormat/>
    <w:rsid w:val="007F1283"/>
    <w:rPr>
      <w:noProof/>
      <w:color w:val="000080"/>
      <w:sz w:val="20"/>
    </w:rPr>
  </w:style>
  <w:style w:type="paragraph" w:customStyle="1" w:styleId="Recipient">
    <w:name w:val="Recipient"/>
    <w:basedOn w:val="Normal"/>
    <w:uiPriority w:val="5"/>
    <w:semiHidden/>
    <w:qFormat/>
    <w:rsid w:val="008B3978"/>
    <w:pPr>
      <w:tabs>
        <w:tab w:val="left" w:pos="437"/>
      </w:tabs>
    </w:pPr>
    <w:rPr>
      <w:noProof/>
    </w:rPr>
  </w:style>
  <w:style w:type="paragraph" w:customStyle="1" w:styleId="Template">
    <w:name w:val="Template"/>
    <w:uiPriority w:val="5"/>
    <w:semiHidden/>
    <w:qFormat/>
    <w:rsid w:val="007F1283"/>
    <w:rPr>
      <w:noProof/>
      <w:sz w:val="14"/>
      <w:szCs w:val="24"/>
      <w:lang w:val="en-GB"/>
    </w:rPr>
  </w:style>
  <w:style w:type="paragraph" w:customStyle="1" w:styleId="Template-Address">
    <w:name w:val="Template - Address"/>
    <w:basedOn w:val="Template"/>
    <w:uiPriority w:val="5"/>
    <w:semiHidden/>
    <w:qFormat/>
    <w:rsid w:val="006D0C71"/>
    <w:rPr>
      <w:sz w:val="18"/>
    </w:rPr>
  </w:style>
  <w:style w:type="paragraph" w:customStyle="1" w:styleId="Template-Subdivision">
    <w:name w:val="Template - Subdivision"/>
    <w:basedOn w:val="Template-Address"/>
    <w:uiPriority w:val="5"/>
    <w:semiHidden/>
    <w:rsid w:val="007F1283"/>
    <w:rPr>
      <w:i/>
      <w:iCs/>
    </w:rPr>
  </w:style>
  <w:style w:type="paragraph" w:customStyle="1" w:styleId="Template-CompanyName">
    <w:name w:val="Template - Company Name"/>
    <w:basedOn w:val="Template"/>
    <w:uiPriority w:val="5"/>
    <w:semiHidden/>
    <w:qFormat/>
    <w:rsid w:val="00BD376C"/>
    <w:rPr>
      <w:caps/>
      <w:color w:val="000000" w:themeColor="text1"/>
      <w:sz w:val="18"/>
    </w:rPr>
  </w:style>
  <w:style w:type="paragraph" w:customStyle="1" w:styleId="DNV-NameLarge">
    <w:name w:val="DNV-Name Large"/>
    <w:basedOn w:val="DNV-NameChar"/>
    <w:link w:val="DNV-NameLargeChar"/>
    <w:uiPriority w:val="3"/>
    <w:semiHidden/>
    <w:rsid w:val="00DB79DD"/>
    <w:pPr>
      <w:spacing w:after="720"/>
    </w:pPr>
    <w:rPr>
      <w:color w:val="000080"/>
    </w:rPr>
  </w:style>
  <w:style w:type="character" w:customStyle="1" w:styleId="DNV-NameLargeChar">
    <w:name w:val="DNV-Name Large Char"/>
    <w:basedOn w:val="DNV-NameCharChar"/>
    <w:link w:val="DNV-NameLarge"/>
    <w:uiPriority w:val="3"/>
    <w:semiHidden/>
    <w:rsid w:val="00DA79F2"/>
    <w:rPr>
      <w:smallCaps/>
      <w:noProof/>
      <w:color w:val="000080"/>
      <w:sz w:val="22"/>
      <w:szCs w:val="24"/>
      <w:lang w:val="en-GB"/>
    </w:rPr>
  </w:style>
  <w:style w:type="paragraph" w:styleId="ListBullet">
    <w:name w:val="List Bullet"/>
    <w:basedOn w:val="Normal"/>
    <w:uiPriority w:val="2"/>
    <w:qFormat/>
    <w:rsid w:val="009E4BB8"/>
    <w:pPr>
      <w:numPr>
        <w:numId w:val="4"/>
      </w:numPr>
      <w:contextualSpacing/>
    </w:pPr>
  </w:style>
  <w:style w:type="paragraph" w:styleId="TOC9">
    <w:name w:val="toc 9"/>
    <w:basedOn w:val="Normal"/>
    <w:next w:val="Normal"/>
    <w:uiPriority w:val="5"/>
    <w:semiHidden/>
    <w:rsid w:val="009E4BB8"/>
    <w:pPr>
      <w:spacing w:after="100"/>
      <w:ind w:left="1922" w:right="567"/>
    </w:pPr>
  </w:style>
  <w:style w:type="paragraph" w:styleId="TOC8">
    <w:name w:val="toc 8"/>
    <w:basedOn w:val="Normal"/>
    <w:next w:val="Normal"/>
    <w:uiPriority w:val="5"/>
    <w:semiHidden/>
    <w:rsid w:val="009E4BB8"/>
    <w:pPr>
      <w:spacing w:after="100"/>
      <w:ind w:left="1678" w:right="567"/>
    </w:pPr>
  </w:style>
  <w:style w:type="paragraph" w:styleId="TOC7">
    <w:name w:val="toc 7"/>
    <w:basedOn w:val="Normal"/>
    <w:next w:val="Normal"/>
    <w:uiPriority w:val="5"/>
    <w:semiHidden/>
    <w:rsid w:val="009E4BB8"/>
    <w:pPr>
      <w:spacing w:after="100"/>
      <w:ind w:left="1440" w:right="567"/>
    </w:pPr>
  </w:style>
  <w:style w:type="paragraph" w:styleId="TOC6">
    <w:name w:val="toc 6"/>
    <w:basedOn w:val="Normal"/>
    <w:next w:val="Normal"/>
    <w:uiPriority w:val="5"/>
    <w:semiHidden/>
    <w:rsid w:val="009E4BB8"/>
    <w:pPr>
      <w:spacing w:after="100"/>
      <w:ind w:left="1202" w:right="567"/>
    </w:pPr>
  </w:style>
  <w:style w:type="paragraph" w:styleId="TOC5">
    <w:name w:val="toc 5"/>
    <w:basedOn w:val="Normal"/>
    <w:next w:val="Normal"/>
    <w:uiPriority w:val="5"/>
    <w:semiHidden/>
    <w:rsid w:val="009E4BB8"/>
    <w:pPr>
      <w:spacing w:after="100"/>
      <w:ind w:left="958" w:right="567"/>
    </w:pPr>
  </w:style>
  <w:style w:type="paragraph" w:styleId="TOC4">
    <w:name w:val="toc 4"/>
    <w:basedOn w:val="Normal"/>
    <w:next w:val="Normal"/>
    <w:uiPriority w:val="5"/>
    <w:semiHidden/>
    <w:rsid w:val="009E4BB8"/>
    <w:pPr>
      <w:spacing w:after="100"/>
      <w:ind w:left="720" w:right="567"/>
    </w:pPr>
  </w:style>
  <w:style w:type="paragraph" w:styleId="TOC3">
    <w:name w:val="toc 3"/>
    <w:basedOn w:val="Normal"/>
    <w:next w:val="Normal"/>
    <w:uiPriority w:val="5"/>
    <w:semiHidden/>
    <w:rsid w:val="009E4BB8"/>
    <w:pPr>
      <w:spacing w:after="100"/>
      <w:ind w:left="482" w:right="567"/>
    </w:pPr>
  </w:style>
  <w:style w:type="paragraph" w:styleId="TOC2">
    <w:name w:val="toc 2"/>
    <w:basedOn w:val="Normal"/>
    <w:next w:val="Normal"/>
    <w:uiPriority w:val="5"/>
    <w:semiHidden/>
    <w:rsid w:val="009E4BB8"/>
    <w:pPr>
      <w:spacing w:after="100"/>
      <w:ind w:left="238" w:right="567"/>
    </w:pPr>
  </w:style>
  <w:style w:type="paragraph" w:styleId="TOC1">
    <w:name w:val="toc 1"/>
    <w:basedOn w:val="Normal"/>
    <w:next w:val="Normal"/>
    <w:uiPriority w:val="5"/>
    <w:semiHidden/>
    <w:rsid w:val="009E4BB8"/>
    <w:pPr>
      <w:spacing w:after="100"/>
      <w:ind w:right="567"/>
    </w:pPr>
  </w:style>
  <w:style w:type="paragraph" w:styleId="ListNumber">
    <w:name w:val="List Number"/>
    <w:basedOn w:val="Normal"/>
    <w:uiPriority w:val="2"/>
    <w:qFormat/>
    <w:rsid w:val="009E4BB8"/>
    <w:pPr>
      <w:numPr>
        <w:numId w:val="5"/>
      </w:numPr>
      <w:contextualSpacing/>
    </w:pPr>
  </w:style>
  <w:style w:type="character" w:styleId="PageNumber">
    <w:name w:val="page number"/>
    <w:basedOn w:val="DefaultParagraphFont"/>
    <w:uiPriority w:val="4"/>
    <w:rsid w:val="00A13CE8"/>
    <w:rPr>
      <w:b/>
    </w:rPr>
  </w:style>
  <w:style w:type="paragraph" w:customStyle="1" w:styleId="Footercyan">
    <w:name w:val="Footer cyan"/>
    <w:basedOn w:val="Footer"/>
    <w:uiPriority w:val="3"/>
    <w:qFormat/>
    <w:rsid w:val="00092963"/>
    <w:pPr>
      <w:spacing w:after="240" w:line="200" w:lineRule="atLeast"/>
    </w:pPr>
    <w:rPr>
      <w:color w:val="009FDA" w:themeColor="accent4"/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rsid w:val="00867501"/>
  </w:style>
  <w:style w:type="paragraph" w:customStyle="1" w:styleId="Template-Address1">
    <w:name w:val="Template - Address 1"/>
    <w:basedOn w:val="Template-Address"/>
    <w:semiHidden/>
    <w:qFormat/>
    <w:rsid w:val="001D50DD"/>
    <w:rPr>
      <w:b/>
    </w:rPr>
  </w:style>
  <w:style w:type="paragraph" w:customStyle="1" w:styleId="LeadtextBold">
    <w:name w:val="Leadtext Bold"/>
    <w:basedOn w:val="Leadtext"/>
    <w:uiPriority w:val="3"/>
    <w:qFormat/>
    <w:rsid w:val="00576710"/>
    <w:rPr>
      <w:b/>
    </w:rPr>
  </w:style>
  <w:style w:type="character" w:customStyle="1" w:styleId="FooterChar">
    <w:name w:val="Footer Char"/>
    <w:basedOn w:val="DefaultParagraphFont"/>
    <w:link w:val="Footer"/>
    <w:uiPriority w:val="3"/>
    <w:rsid w:val="00092963"/>
    <w:rPr>
      <w:sz w:val="10"/>
      <w:lang w:val="en-GB"/>
    </w:rPr>
  </w:style>
  <w:style w:type="paragraph" w:customStyle="1" w:styleId="Footer2">
    <w:name w:val="Footer2"/>
    <w:basedOn w:val="Footer"/>
    <w:uiPriority w:val="3"/>
    <w:qFormat/>
    <w:rsid w:val="00092963"/>
    <w:pPr>
      <w:spacing w:line="200" w:lineRule="exact"/>
    </w:pPr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9352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93524"/>
    <w:pPr>
      <w:ind w:left="720"/>
    </w:pPr>
  </w:style>
  <w:style w:type="character" w:styleId="FollowedHyperlink">
    <w:name w:val="FollowedHyperlink"/>
    <w:basedOn w:val="DefaultParagraphFont"/>
    <w:uiPriority w:val="3"/>
    <w:semiHidden/>
    <w:rsid w:val="00693524"/>
    <w:rPr>
      <w:color w:val="6E5091" w:themeColor="followedHyperlink"/>
      <w:u w:val="single"/>
    </w:rPr>
  </w:style>
  <w:style w:type="character" w:styleId="CommentReference">
    <w:name w:val="annotation reference"/>
    <w:aliases w:val="Comment Reference-AXYS2"/>
    <w:basedOn w:val="DefaultParagraphFont"/>
    <w:uiPriority w:val="99"/>
    <w:rsid w:val="00E12F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E12F4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12F46"/>
    <w:rPr>
      <w:rFonts w:ascii="Calibri" w:eastAsiaTheme="minorEastAsia" w:hAnsi="Calibri" w:cs="Calibri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5"/>
    <w:semiHidden/>
    <w:rsid w:val="00E12F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5"/>
    <w:semiHidden/>
    <w:rsid w:val="00E12F46"/>
    <w:rPr>
      <w:rFonts w:ascii="Calibri" w:eastAsiaTheme="minorEastAsia" w:hAnsi="Calibri" w:cs="Calibri"/>
      <w:b/>
      <w:bCs/>
      <w:sz w:val="20"/>
      <w:szCs w:val="20"/>
      <w:lang w:eastAsia="zh-CN"/>
    </w:rPr>
  </w:style>
  <w:style w:type="paragraph" w:styleId="Revision">
    <w:name w:val="Revision"/>
    <w:hidden/>
    <w:uiPriority w:val="99"/>
    <w:semiHidden/>
    <w:rsid w:val="007A56CB"/>
    <w:pPr>
      <w:spacing w:line="240" w:lineRule="auto"/>
    </w:pPr>
    <w:rPr>
      <w:rFonts w:ascii="Calibri" w:eastAsiaTheme="minorEastAsia" w:hAnsi="Calibri" w:cs="Calibri"/>
      <w:sz w:val="22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="Times New Roman" w:hAnsi="Verdana" w:cs="Times New Roman"/>
        <w:sz w:val="18"/>
        <w:szCs w:val="18"/>
        <w:lang w:val="en-US" w:eastAsia="en-US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index 1" w:semiHidden="1" w:uiPriority="5"/>
    <w:lsdException w:name="index 2" w:semiHidden="1" w:uiPriority="5"/>
    <w:lsdException w:name="index 3" w:semiHidden="1" w:uiPriority="5"/>
    <w:lsdException w:name="index 4" w:semiHidden="1" w:uiPriority="5"/>
    <w:lsdException w:name="index 5" w:semiHidden="1" w:uiPriority="5"/>
    <w:lsdException w:name="index 6" w:semiHidden="1" w:uiPriority="5"/>
    <w:lsdException w:name="index 7" w:semiHidden="1" w:uiPriority="5"/>
    <w:lsdException w:name="index 8" w:semiHidden="1" w:uiPriority="5"/>
    <w:lsdException w:name="index 9" w:semiHidden="1" w:uiPriority="5"/>
    <w:lsdException w:name="Normal Indent" w:semiHidden="1" w:uiPriority="5"/>
    <w:lsdException w:name="footnote text" w:semiHidden="1" w:uiPriority="3"/>
    <w:lsdException w:name="annotation text" w:semiHidden="1"/>
    <w:lsdException w:name="footer" w:uiPriority="3"/>
    <w:lsdException w:name="index heading" w:semiHidden="1" w:uiPriority="5"/>
    <w:lsdException w:name="caption" w:semiHidden="1" w:uiPriority="5" w:qFormat="1"/>
    <w:lsdException w:name="table of figures" w:semiHidden="1" w:uiPriority="5"/>
    <w:lsdException w:name="envelope address" w:semiHidden="1" w:uiPriority="3"/>
    <w:lsdException w:name="envelope return" w:semiHidden="1" w:uiPriority="3"/>
    <w:lsdException w:name="footnote reference" w:semiHidden="1" w:uiPriority="3"/>
    <w:lsdException w:name="annotation reference" w:semiHidden="1" w:uiPriority="99"/>
    <w:lsdException w:name="line number" w:semiHidden="1" w:uiPriority="5"/>
    <w:lsdException w:name="page number" w:semiHidden="1" w:uiPriority="4"/>
    <w:lsdException w:name="endnote reference" w:semiHidden="1" w:uiPriority="3"/>
    <w:lsdException w:name="endnote text" w:semiHidden="1" w:uiPriority="3"/>
    <w:lsdException w:name="table of authorities" w:semiHidden="1" w:uiPriority="5"/>
    <w:lsdException w:name="macro" w:semiHidden="1" w:uiPriority="5"/>
    <w:lsdException w:name="toa heading" w:semiHidden="1" w:uiPriority="5"/>
    <w:lsdException w:name="List" w:semiHidden="1" w:uiPriority="5"/>
    <w:lsdException w:name="List Bullet" w:uiPriority="2" w:qFormat="1"/>
    <w:lsdException w:name="List Number" w:uiPriority="2" w:qFormat="1"/>
    <w:lsdException w:name="List 2" w:semiHidden="1" w:uiPriority="5"/>
    <w:lsdException w:name="List 3" w:semiHidden="1" w:uiPriority="5"/>
    <w:lsdException w:name="List 4" w:semiHidden="1" w:uiPriority="5"/>
    <w:lsdException w:name="List 5" w:semiHidden="1" w:uiPriority="5"/>
    <w:lsdException w:name="List Bullet 2" w:semiHidden="1" w:uiPriority="5"/>
    <w:lsdException w:name="List Bullet 3" w:semiHidden="1" w:uiPriority="5"/>
    <w:lsdException w:name="List Bullet 4" w:semiHidden="1" w:uiPriority="5"/>
    <w:lsdException w:name="List Bullet 5" w:semiHidden="1" w:uiPriority="5"/>
    <w:lsdException w:name="List Number 2" w:semiHidden="1" w:uiPriority="5"/>
    <w:lsdException w:name="List Number 3" w:semiHidden="1" w:uiPriority="5"/>
    <w:lsdException w:name="List Number 4" w:semiHidden="1" w:uiPriority="5"/>
    <w:lsdException w:name="List Number 5" w:semiHidden="1" w:uiPriority="5"/>
    <w:lsdException w:name="Title" w:semiHidden="1" w:uiPriority="5"/>
    <w:lsdException w:name="Closing" w:semiHidden="1" w:uiPriority="5"/>
    <w:lsdException w:name="Signature" w:semiHidden="1" w:uiPriority="5"/>
    <w:lsdException w:name="Body Text" w:qFormat="1"/>
    <w:lsdException w:name="Body Text Indent" w:semiHidden="1" w:uiPriority="5"/>
    <w:lsdException w:name="List Continue" w:semiHidden="1" w:uiPriority="5"/>
    <w:lsdException w:name="List Continue 2" w:semiHidden="1" w:uiPriority="5"/>
    <w:lsdException w:name="List Continue 3" w:semiHidden="1" w:uiPriority="5"/>
    <w:lsdException w:name="List Continue 4" w:semiHidden="1" w:uiPriority="5"/>
    <w:lsdException w:name="List Continue 5" w:semiHidden="1" w:uiPriority="5"/>
    <w:lsdException w:name="Message Header" w:semiHidden="1" w:uiPriority="5"/>
    <w:lsdException w:name="Subtitle" w:semiHidden="1" w:uiPriority="5"/>
    <w:lsdException w:name="Salutation" w:semiHidden="1" w:uiPriority="5"/>
    <w:lsdException w:name="Date" w:semiHidden="1" w:uiPriority="3"/>
    <w:lsdException w:name="Body Text First Indent" w:semiHidden="1" w:uiPriority="5"/>
    <w:lsdException w:name="Body Text First Indent 2" w:semiHidden="1" w:uiPriority="5"/>
    <w:lsdException w:name="Note Heading" w:semiHidden="1" w:uiPriority="5"/>
    <w:lsdException w:name="Body Text 2" w:semiHidden="1" w:uiPriority="5"/>
    <w:lsdException w:name="Body Text 3" w:semiHidden="1" w:uiPriority="5"/>
    <w:lsdException w:name="Body Text Indent 2" w:semiHidden="1" w:uiPriority="5"/>
    <w:lsdException w:name="Body Text Indent 3" w:semiHidden="1" w:uiPriority="5"/>
    <w:lsdException w:name="Block Text" w:semiHidden="1" w:uiPriority="5"/>
    <w:lsdException w:name="Hyperlink" w:semiHidden="1" w:uiPriority="99"/>
    <w:lsdException w:name="FollowedHyperlink" w:semiHidden="1" w:uiPriority="3"/>
    <w:lsdException w:name="Strong" w:semiHidden="1" w:uiPriority="5"/>
    <w:lsdException w:name="Emphasis" w:semiHidden="1" w:uiPriority="3"/>
    <w:lsdException w:name="Document Map" w:semiHidden="1" w:uiPriority="3"/>
    <w:lsdException w:name="Plain Text" w:semiHidden="1" w:uiPriority="5"/>
    <w:lsdException w:name="E-mail Signature" w:semiHidden="1" w:uiPriority="3"/>
    <w:lsdException w:name="Normal (Web)" w:semiHidden="1" w:uiPriority="5"/>
    <w:lsdException w:name="HTML Acronym" w:semiHidden="1" w:uiPriority="8"/>
    <w:lsdException w:name="HTML Address" w:semiHidden="1" w:uiPriority="8"/>
    <w:lsdException w:name="HTML Cite" w:semiHidden="1" w:uiPriority="8"/>
    <w:lsdException w:name="HTML Code" w:semiHidden="1" w:uiPriority="8"/>
    <w:lsdException w:name="HTML Definition" w:semiHidden="1" w:uiPriority="8"/>
    <w:lsdException w:name="HTML Keyboard" w:semiHidden="1" w:uiPriority="8"/>
    <w:lsdException w:name="HTML Preformatted" w:semiHidden="1" w:uiPriority="8"/>
    <w:lsdException w:name="HTML Sample" w:semiHidden="1" w:uiPriority="5"/>
    <w:lsdException w:name="HTML Typewriter" w:semiHidden="1" w:uiPriority="5"/>
    <w:lsdException w:name="HTML Variable" w:semiHidden="1" w:uiPriority="5"/>
    <w:lsdException w:name="annotation subject" w:semiHidden="1" w:uiPriority="5"/>
    <w:lsdException w:name="Placeholder Text" w:semiHidden="1" w:uiPriority="99"/>
    <w:lsdException w:name="No Spacing" w:semiHidden="1" w:uiPriority="5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/>
    <w:lsdException w:name="TOC Heading" w:semiHidden="1" w:uiPriority="39" w:qFormat="1"/>
  </w:latentStyles>
  <w:style w:type="paragraph" w:default="1" w:styleId="Normal">
    <w:name w:val="Normal"/>
    <w:qFormat/>
    <w:rsid w:val="00693524"/>
    <w:pPr>
      <w:spacing w:line="240" w:lineRule="auto"/>
    </w:pPr>
    <w:rPr>
      <w:rFonts w:ascii="Calibri" w:eastAsiaTheme="minorEastAsia" w:hAnsi="Calibri" w:cs="Calibri"/>
      <w:sz w:val="22"/>
      <w:szCs w:val="22"/>
      <w:lang w:eastAsia="zh-CN"/>
    </w:rPr>
  </w:style>
  <w:style w:type="paragraph" w:styleId="Heading1">
    <w:name w:val="heading 1"/>
    <w:basedOn w:val="Normal"/>
    <w:next w:val="Normal"/>
    <w:uiPriority w:val="1"/>
    <w:qFormat/>
    <w:rsid w:val="00965F3A"/>
    <w:pPr>
      <w:keepNext/>
      <w:numPr>
        <w:numId w:val="14"/>
      </w:numPr>
      <w:spacing w:line="260" w:lineRule="atLeast"/>
      <w:outlineLvl w:val="0"/>
    </w:pPr>
    <w:rPr>
      <w:rFonts w:cs="Arial"/>
      <w:b/>
      <w:bCs/>
      <w:caps/>
      <w:color w:val="009FDA"/>
      <w:sz w:val="26"/>
      <w:szCs w:val="32"/>
      <w:lang w:val="da-DK" w:eastAsia="da-DK"/>
    </w:rPr>
  </w:style>
  <w:style w:type="paragraph" w:styleId="Heading2">
    <w:name w:val="heading 2"/>
    <w:basedOn w:val="Normal"/>
    <w:next w:val="Normal"/>
    <w:uiPriority w:val="1"/>
    <w:qFormat/>
    <w:rsid w:val="00965F3A"/>
    <w:pPr>
      <w:keepNext/>
      <w:numPr>
        <w:ilvl w:val="1"/>
        <w:numId w:val="14"/>
      </w:numPr>
      <w:spacing w:line="260" w:lineRule="atLeast"/>
      <w:outlineLvl w:val="1"/>
    </w:pPr>
    <w:rPr>
      <w:rFonts w:cs="Arial"/>
      <w:b/>
      <w:bCs/>
      <w:iCs/>
      <w:color w:val="009FDA"/>
      <w:sz w:val="26"/>
      <w:szCs w:val="28"/>
      <w:lang w:val="da-DK" w:eastAsia="da-DK"/>
    </w:rPr>
  </w:style>
  <w:style w:type="paragraph" w:styleId="Heading3">
    <w:name w:val="heading 3"/>
    <w:basedOn w:val="Normal"/>
    <w:next w:val="Normal"/>
    <w:uiPriority w:val="1"/>
    <w:qFormat/>
    <w:rsid w:val="00965F3A"/>
    <w:pPr>
      <w:keepNext/>
      <w:numPr>
        <w:ilvl w:val="2"/>
        <w:numId w:val="14"/>
      </w:numPr>
      <w:spacing w:line="260" w:lineRule="atLeast"/>
      <w:outlineLvl w:val="2"/>
    </w:pPr>
    <w:rPr>
      <w:rFonts w:cs="Arial"/>
      <w:bCs/>
      <w:color w:val="009FDA"/>
      <w:sz w:val="26"/>
      <w:szCs w:val="26"/>
      <w:lang w:val="da-DK" w:eastAsia="da-DK"/>
    </w:rPr>
  </w:style>
  <w:style w:type="paragraph" w:styleId="Heading4">
    <w:name w:val="heading 4"/>
    <w:basedOn w:val="Normal"/>
    <w:next w:val="Normal"/>
    <w:uiPriority w:val="1"/>
    <w:qFormat/>
    <w:rsid w:val="00653122"/>
    <w:pPr>
      <w:keepNext/>
      <w:numPr>
        <w:ilvl w:val="3"/>
        <w:numId w:val="14"/>
      </w:numPr>
      <w:spacing w:line="260" w:lineRule="atLeast"/>
      <w:outlineLvl w:val="3"/>
    </w:pPr>
    <w:rPr>
      <w:bCs/>
      <w:color w:val="333333"/>
      <w:sz w:val="24"/>
      <w:szCs w:val="28"/>
      <w:lang w:val="da-DK" w:eastAsia="da-DK"/>
    </w:rPr>
  </w:style>
  <w:style w:type="paragraph" w:styleId="Heading5">
    <w:name w:val="heading 5"/>
    <w:basedOn w:val="Normal"/>
    <w:next w:val="Normal"/>
    <w:uiPriority w:val="1"/>
    <w:qFormat/>
    <w:rsid w:val="00653122"/>
    <w:pPr>
      <w:numPr>
        <w:ilvl w:val="4"/>
        <w:numId w:val="14"/>
      </w:numPr>
      <w:spacing w:line="260" w:lineRule="atLeast"/>
      <w:outlineLvl w:val="4"/>
    </w:pPr>
    <w:rPr>
      <w:bCs/>
      <w:iCs/>
      <w:color w:val="000000"/>
      <w:sz w:val="24"/>
      <w:szCs w:val="26"/>
      <w:lang w:val="da-DK" w:eastAsia="da-DK"/>
    </w:rPr>
  </w:style>
  <w:style w:type="paragraph" w:styleId="Heading6">
    <w:name w:val="heading 6"/>
    <w:basedOn w:val="Normal"/>
    <w:next w:val="Normal"/>
    <w:uiPriority w:val="1"/>
    <w:semiHidden/>
    <w:qFormat/>
    <w:rsid w:val="0086512F"/>
    <w:pPr>
      <w:numPr>
        <w:ilvl w:val="5"/>
        <w:numId w:val="14"/>
      </w:numPr>
      <w:spacing w:line="260" w:lineRule="atLeast"/>
      <w:outlineLvl w:val="5"/>
    </w:pPr>
    <w:rPr>
      <w:bCs/>
      <w:sz w:val="16"/>
      <w:lang w:val="da-DK" w:eastAsia="da-DK"/>
    </w:rPr>
  </w:style>
  <w:style w:type="paragraph" w:styleId="Heading7">
    <w:name w:val="heading 7"/>
    <w:basedOn w:val="Normal"/>
    <w:next w:val="Normal"/>
    <w:uiPriority w:val="1"/>
    <w:semiHidden/>
    <w:qFormat/>
    <w:rsid w:val="0086512F"/>
    <w:pPr>
      <w:numPr>
        <w:ilvl w:val="6"/>
        <w:numId w:val="14"/>
      </w:numPr>
      <w:spacing w:line="260" w:lineRule="atLeast"/>
      <w:outlineLvl w:val="6"/>
    </w:pPr>
    <w:rPr>
      <w:sz w:val="16"/>
      <w:lang w:val="da-DK" w:eastAsia="da-DK"/>
    </w:rPr>
  </w:style>
  <w:style w:type="paragraph" w:styleId="Heading8">
    <w:name w:val="heading 8"/>
    <w:basedOn w:val="Normal"/>
    <w:next w:val="Normal"/>
    <w:uiPriority w:val="1"/>
    <w:semiHidden/>
    <w:qFormat/>
    <w:rsid w:val="0086512F"/>
    <w:pPr>
      <w:numPr>
        <w:ilvl w:val="7"/>
        <w:numId w:val="14"/>
      </w:numPr>
      <w:spacing w:line="260" w:lineRule="atLeast"/>
      <w:outlineLvl w:val="7"/>
    </w:pPr>
    <w:rPr>
      <w:iCs/>
      <w:sz w:val="16"/>
      <w:lang w:val="da-DK" w:eastAsia="da-DK"/>
    </w:rPr>
  </w:style>
  <w:style w:type="paragraph" w:styleId="Heading9">
    <w:name w:val="heading 9"/>
    <w:basedOn w:val="Normal"/>
    <w:next w:val="Normal"/>
    <w:uiPriority w:val="1"/>
    <w:semiHidden/>
    <w:qFormat/>
    <w:rsid w:val="0086512F"/>
    <w:pPr>
      <w:numPr>
        <w:ilvl w:val="8"/>
        <w:numId w:val="14"/>
      </w:numPr>
      <w:spacing w:line="260" w:lineRule="atLeast"/>
      <w:outlineLvl w:val="8"/>
    </w:pPr>
    <w:rPr>
      <w:rFonts w:cs="Arial"/>
      <w:sz w:val="16"/>
      <w:lang w:val="da-DK"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qFormat/>
    <w:rsid w:val="008B3978"/>
    <w:pPr>
      <w:spacing w:after="120"/>
    </w:pPr>
  </w:style>
  <w:style w:type="numbering" w:customStyle="1" w:styleId="DNV-ListABC">
    <w:name w:val="DNV-List A B C"/>
    <w:basedOn w:val="NoList"/>
    <w:rsid w:val="000D38C0"/>
    <w:pPr>
      <w:numPr>
        <w:numId w:val="1"/>
      </w:numPr>
    </w:pPr>
  </w:style>
  <w:style w:type="paragraph" w:customStyle="1" w:styleId="DNV-Name">
    <w:name w:val="DNV-Name"/>
    <w:basedOn w:val="Normal"/>
    <w:uiPriority w:val="3"/>
    <w:semiHidden/>
    <w:rsid w:val="000D38C0"/>
    <w:rPr>
      <w:smallCaps/>
      <w:noProof/>
    </w:rPr>
  </w:style>
  <w:style w:type="paragraph" w:customStyle="1" w:styleId="DNV-Title">
    <w:name w:val="DNV-Title"/>
    <w:basedOn w:val="Normal"/>
    <w:uiPriority w:val="3"/>
    <w:semiHidden/>
    <w:rsid w:val="008B3978"/>
    <w:pPr>
      <w:spacing w:before="600"/>
      <w:contextualSpacing/>
    </w:pPr>
    <w:rPr>
      <w:b/>
    </w:rPr>
  </w:style>
  <w:style w:type="paragraph" w:customStyle="1" w:styleId="DNV-Subtitle">
    <w:name w:val="DNV-Subtitle"/>
    <w:basedOn w:val="Normal"/>
    <w:next w:val="BodyText"/>
    <w:uiPriority w:val="3"/>
    <w:rsid w:val="008B3978"/>
    <w:pPr>
      <w:spacing w:after="60"/>
    </w:pPr>
    <w:rPr>
      <w:b/>
    </w:rPr>
  </w:style>
  <w:style w:type="paragraph" w:customStyle="1" w:styleId="DNV-Signature">
    <w:name w:val="DNV-Signature"/>
    <w:basedOn w:val="Normal"/>
    <w:next w:val="BodyText"/>
    <w:uiPriority w:val="3"/>
    <w:semiHidden/>
    <w:rsid w:val="008B3978"/>
    <w:pPr>
      <w:keepLines/>
      <w:tabs>
        <w:tab w:val="left" w:pos="5669"/>
      </w:tabs>
    </w:pPr>
    <w:rPr>
      <w:noProof/>
    </w:rPr>
  </w:style>
  <w:style w:type="paragraph" w:customStyle="1" w:styleId="DNV-Closing">
    <w:name w:val="DNV-Closing"/>
    <w:basedOn w:val="Normal"/>
    <w:next w:val="DNV-Signature"/>
    <w:uiPriority w:val="3"/>
    <w:semiHidden/>
    <w:rsid w:val="000B1402"/>
    <w:pPr>
      <w:keepNext/>
      <w:keepLines/>
      <w:spacing w:before="480" w:after="720"/>
      <w:contextualSpacing/>
    </w:pPr>
    <w:rPr>
      <w:noProof/>
    </w:rPr>
  </w:style>
  <w:style w:type="paragraph" w:styleId="Header">
    <w:name w:val="header"/>
    <w:basedOn w:val="Normal"/>
    <w:uiPriority w:val="3"/>
    <w:semiHidden/>
    <w:rsid w:val="000D38C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3"/>
    <w:rsid w:val="00092963"/>
    <w:pPr>
      <w:tabs>
        <w:tab w:val="right" w:pos="9575"/>
      </w:tabs>
      <w:spacing w:line="160" w:lineRule="atLeast"/>
    </w:pPr>
    <w:rPr>
      <w:sz w:val="10"/>
    </w:rPr>
  </w:style>
  <w:style w:type="paragraph" w:customStyle="1" w:styleId="DNV-NameChar">
    <w:name w:val="DNV-Name Char"/>
    <w:basedOn w:val="Normal"/>
    <w:link w:val="DNV-NameCharChar"/>
    <w:uiPriority w:val="3"/>
    <w:semiHidden/>
    <w:rsid w:val="00DA1AD2"/>
    <w:rPr>
      <w:smallCaps/>
      <w:noProof/>
    </w:rPr>
  </w:style>
  <w:style w:type="character" w:customStyle="1" w:styleId="DNV-NameCharChar">
    <w:name w:val="DNV-Name Char Char"/>
    <w:basedOn w:val="DefaultParagraphFont"/>
    <w:link w:val="DNV-NameChar"/>
    <w:uiPriority w:val="3"/>
    <w:semiHidden/>
    <w:rsid w:val="009E4BB8"/>
    <w:rPr>
      <w:smallCaps/>
      <w:noProof/>
      <w:sz w:val="18"/>
      <w:szCs w:val="24"/>
      <w:lang w:val="en-GB"/>
    </w:rPr>
  </w:style>
  <w:style w:type="table" w:styleId="TableGrid">
    <w:name w:val="Table Grid"/>
    <w:basedOn w:val="TableNormal"/>
    <w:rsid w:val="00921D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5"/>
    <w:semiHidden/>
    <w:rsid w:val="000E43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5"/>
    <w:semiHidden/>
    <w:rsid w:val="009E4BB8"/>
    <w:rPr>
      <w:rFonts w:ascii="Tahoma" w:hAnsi="Tahoma" w:cs="Tahoma"/>
      <w:sz w:val="16"/>
      <w:szCs w:val="16"/>
      <w:lang w:val="en-GB"/>
    </w:rPr>
  </w:style>
  <w:style w:type="paragraph" w:customStyle="1" w:styleId="Leadtext">
    <w:name w:val="Leadtext"/>
    <w:basedOn w:val="Normal"/>
    <w:uiPriority w:val="5"/>
    <w:semiHidden/>
    <w:rsid w:val="008B3978"/>
    <w:rPr>
      <w:noProof/>
    </w:rPr>
  </w:style>
  <w:style w:type="paragraph" w:customStyle="1" w:styleId="Leadtext10pt">
    <w:name w:val="Leadtext 10 pt"/>
    <w:basedOn w:val="Normal"/>
    <w:uiPriority w:val="5"/>
    <w:semiHidden/>
    <w:qFormat/>
    <w:rsid w:val="007F1283"/>
    <w:rPr>
      <w:noProof/>
      <w:color w:val="000080"/>
      <w:sz w:val="20"/>
    </w:rPr>
  </w:style>
  <w:style w:type="paragraph" w:customStyle="1" w:styleId="Recipient">
    <w:name w:val="Recipient"/>
    <w:basedOn w:val="Normal"/>
    <w:uiPriority w:val="5"/>
    <w:semiHidden/>
    <w:qFormat/>
    <w:rsid w:val="008B3978"/>
    <w:pPr>
      <w:tabs>
        <w:tab w:val="left" w:pos="437"/>
      </w:tabs>
    </w:pPr>
    <w:rPr>
      <w:noProof/>
    </w:rPr>
  </w:style>
  <w:style w:type="paragraph" w:customStyle="1" w:styleId="Template">
    <w:name w:val="Template"/>
    <w:uiPriority w:val="5"/>
    <w:semiHidden/>
    <w:qFormat/>
    <w:rsid w:val="007F1283"/>
    <w:rPr>
      <w:noProof/>
      <w:sz w:val="14"/>
      <w:szCs w:val="24"/>
      <w:lang w:val="en-GB"/>
    </w:rPr>
  </w:style>
  <w:style w:type="paragraph" w:customStyle="1" w:styleId="Template-Address">
    <w:name w:val="Template - Address"/>
    <w:basedOn w:val="Template"/>
    <w:uiPriority w:val="5"/>
    <w:semiHidden/>
    <w:qFormat/>
    <w:rsid w:val="006D0C71"/>
    <w:rPr>
      <w:sz w:val="18"/>
    </w:rPr>
  </w:style>
  <w:style w:type="paragraph" w:customStyle="1" w:styleId="Template-Subdivision">
    <w:name w:val="Template - Subdivision"/>
    <w:basedOn w:val="Template-Address"/>
    <w:uiPriority w:val="5"/>
    <w:semiHidden/>
    <w:rsid w:val="007F1283"/>
    <w:rPr>
      <w:i/>
      <w:iCs/>
    </w:rPr>
  </w:style>
  <w:style w:type="paragraph" w:customStyle="1" w:styleId="Template-CompanyName">
    <w:name w:val="Template - Company Name"/>
    <w:basedOn w:val="Template"/>
    <w:uiPriority w:val="5"/>
    <w:semiHidden/>
    <w:qFormat/>
    <w:rsid w:val="00BD376C"/>
    <w:rPr>
      <w:caps/>
      <w:color w:val="000000" w:themeColor="text1"/>
      <w:sz w:val="18"/>
    </w:rPr>
  </w:style>
  <w:style w:type="paragraph" w:customStyle="1" w:styleId="DNV-NameLarge">
    <w:name w:val="DNV-Name Large"/>
    <w:basedOn w:val="DNV-NameChar"/>
    <w:link w:val="DNV-NameLargeChar"/>
    <w:uiPriority w:val="3"/>
    <w:semiHidden/>
    <w:rsid w:val="00DB79DD"/>
    <w:pPr>
      <w:spacing w:after="720"/>
    </w:pPr>
    <w:rPr>
      <w:color w:val="000080"/>
    </w:rPr>
  </w:style>
  <w:style w:type="character" w:customStyle="1" w:styleId="DNV-NameLargeChar">
    <w:name w:val="DNV-Name Large Char"/>
    <w:basedOn w:val="DNV-NameCharChar"/>
    <w:link w:val="DNV-NameLarge"/>
    <w:uiPriority w:val="3"/>
    <w:semiHidden/>
    <w:rsid w:val="00DA79F2"/>
    <w:rPr>
      <w:smallCaps/>
      <w:noProof/>
      <w:color w:val="000080"/>
      <w:sz w:val="22"/>
      <w:szCs w:val="24"/>
      <w:lang w:val="en-GB"/>
    </w:rPr>
  </w:style>
  <w:style w:type="paragraph" w:styleId="ListBullet">
    <w:name w:val="List Bullet"/>
    <w:basedOn w:val="Normal"/>
    <w:uiPriority w:val="2"/>
    <w:qFormat/>
    <w:rsid w:val="009E4BB8"/>
    <w:pPr>
      <w:numPr>
        <w:numId w:val="4"/>
      </w:numPr>
      <w:contextualSpacing/>
    </w:pPr>
  </w:style>
  <w:style w:type="paragraph" w:styleId="TOC9">
    <w:name w:val="toc 9"/>
    <w:basedOn w:val="Normal"/>
    <w:next w:val="Normal"/>
    <w:uiPriority w:val="5"/>
    <w:semiHidden/>
    <w:rsid w:val="009E4BB8"/>
    <w:pPr>
      <w:spacing w:after="100"/>
      <w:ind w:left="1922" w:right="567"/>
    </w:pPr>
  </w:style>
  <w:style w:type="paragraph" w:styleId="TOC8">
    <w:name w:val="toc 8"/>
    <w:basedOn w:val="Normal"/>
    <w:next w:val="Normal"/>
    <w:uiPriority w:val="5"/>
    <w:semiHidden/>
    <w:rsid w:val="009E4BB8"/>
    <w:pPr>
      <w:spacing w:after="100"/>
      <w:ind w:left="1678" w:right="567"/>
    </w:pPr>
  </w:style>
  <w:style w:type="paragraph" w:styleId="TOC7">
    <w:name w:val="toc 7"/>
    <w:basedOn w:val="Normal"/>
    <w:next w:val="Normal"/>
    <w:uiPriority w:val="5"/>
    <w:semiHidden/>
    <w:rsid w:val="009E4BB8"/>
    <w:pPr>
      <w:spacing w:after="100"/>
      <w:ind w:left="1440" w:right="567"/>
    </w:pPr>
  </w:style>
  <w:style w:type="paragraph" w:styleId="TOC6">
    <w:name w:val="toc 6"/>
    <w:basedOn w:val="Normal"/>
    <w:next w:val="Normal"/>
    <w:uiPriority w:val="5"/>
    <w:semiHidden/>
    <w:rsid w:val="009E4BB8"/>
    <w:pPr>
      <w:spacing w:after="100"/>
      <w:ind w:left="1202" w:right="567"/>
    </w:pPr>
  </w:style>
  <w:style w:type="paragraph" w:styleId="TOC5">
    <w:name w:val="toc 5"/>
    <w:basedOn w:val="Normal"/>
    <w:next w:val="Normal"/>
    <w:uiPriority w:val="5"/>
    <w:semiHidden/>
    <w:rsid w:val="009E4BB8"/>
    <w:pPr>
      <w:spacing w:after="100"/>
      <w:ind w:left="958" w:right="567"/>
    </w:pPr>
  </w:style>
  <w:style w:type="paragraph" w:styleId="TOC4">
    <w:name w:val="toc 4"/>
    <w:basedOn w:val="Normal"/>
    <w:next w:val="Normal"/>
    <w:uiPriority w:val="5"/>
    <w:semiHidden/>
    <w:rsid w:val="009E4BB8"/>
    <w:pPr>
      <w:spacing w:after="100"/>
      <w:ind w:left="720" w:right="567"/>
    </w:pPr>
  </w:style>
  <w:style w:type="paragraph" w:styleId="TOC3">
    <w:name w:val="toc 3"/>
    <w:basedOn w:val="Normal"/>
    <w:next w:val="Normal"/>
    <w:uiPriority w:val="5"/>
    <w:semiHidden/>
    <w:rsid w:val="009E4BB8"/>
    <w:pPr>
      <w:spacing w:after="100"/>
      <w:ind w:left="482" w:right="567"/>
    </w:pPr>
  </w:style>
  <w:style w:type="paragraph" w:styleId="TOC2">
    <w:name w:val="toc 2"/>
    <w:basedOn w:val="Normal"/>
    <w:next w:val="Normal"/>
    <w:uiPriority w:val="5"/>
    <w:semiHidden/>
    <w:rsid w:val="009E4BB8"/>
    <w:pPr>
      <w:spacing w:after="100"/>
      <w:ind w:left="238" w:right="567"/>
    </w:pPr>
  </w:style>
  <w:style w:type="paragraph" w:styleId="TOC1">
    <w:name w:val="toc 1"/>
    <w:basedOn w:val="Normal"/>
    <w:next w:val="Normal"/>
    <w:uiPriority w:val="5"/>
    <w:semiHidden/>
    <w:rsid w:val="009E4BB8"/>
    <w:pPr>
      <w:spacing w:after="100"/>
      <w:ind w:right="567"/>
    </w:pPr>
  </w:style>
  <w:style w:type="paragraph" w:styleId="ListNumber">
    <w:name w:val="List Number"/>
    <w:basedOn w:val="Normal"/>
    <w:uiPriority w:val="2"/>
    <w:qFormat/>
    <w:rsid w:val="009E4BB8"/>
    <w:pPr>
      <w:numPr>
        <w:numId w:val="5"/>
      </w:numPr>
      <w:contextualSpacing/>
    </w:pPr>
  </w:style>
  <w:style w:type="character" w:styleId="PageNumber">
    <w:name w:val="page number"/>
    <w:basedOn w:val="DefaultParagraphFont"/>
    <w:uiPriority w:val="4"/>
    <w:rsid w:val="00A13CE8"/>
    <w:rPr>
      <w:b/>
    </w:rPr>
  </w:style>
  <w:style w:type="paragraph" w:customStyle="1" w:styleId="Footercyan">
    <w:name w:val="Footer cyan"/>
    <w:basedOn w:val="Footer"/>
    <w:uiPriority w:val="3"/>
    <w:qFormat/>
    <w:rsid w:val="00092963"/>
    <w:pPr>
      <w:spacing w:after="240" w:line="200" w:lineRule="atLeast"/>
    </w:pPr>
    <w:rPr>
      <w:color w:val="009FDA" w:themeColor="accent4"/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rsid w:val="00867501"/>
  </w:style>
  <w:style w:type="paragraph" w:customStyle="1" w:styleId="Template-Address1">
    <w:name w:val="Template - Address 1"/>
    <w:basedOn w:val="Template-Address"/>
    <w:semiHidden/>
    <w:qFormat/>
    <w:rsid w:val="001D50DD"/>
    <w:rPr>
      <w:b/>
    </w:rPr>
  </w:style>
  <w:style w:type="paragraph" w:customStyle="1" w:styleId="LeadtextBold">
    <w:name w:val="Leadtext Bold"/>
    <w:basedOn w:val="Leadtext"/>
    <w:uiPriority w:val="3"/>
    <w:qFormat/>
    <w:rsid w:val="00576710"/>
    <w:rPr>
      <w:b/>
    </w:rPr>
  </w:style>
  <w:style w:type="character" w:customStyle="1" w:styleId="FooterChar">
    <w:name w:val="Footer Char"/>
    <w:basedOn w:val="DefaultParagraphFont"/>
    <w:link w:val="Footer"/>
    <w:uiPriority w:val="3"/>
    <w:rsid w:val="00092963"/>
    <w:rPr>
      <w:sz w:val="10"/>
      <w:lang w:val="en-GB"/>
    </w:rPr>
  </w:style>
  <w:style w:type="paragraph" w:customStyle="1" w:styleId="Footer2">
    <w:name w:val="Footer2"/>
    <w:basedOn w:val="Footer"/>
    <w:uiPriority w:val="3"/>
    <w:qFormat/>
    <w:rsid w:val="00092963"/>
    <w:pPr>
      <w:spacing w:line="200" w:lineRule="exact"/>
    </w:pPr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9352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93524"/>
    <w:pPr>
      <w:ind w:left="720"/>
    </w:pPr>
  </w:style>
  <w:style w:type="character" w:styleId="FollowedHyperlink">
    <w:name w:val="FollowedHyperlink"/>
    <w:basedOn w:val="DefaultParagraphFont"/>
    <w:uiPriority w:val="3"/>
    <w:semiHidden/>
    <w:rsid w:val="00693524"/>
    <w:rPr>
      <w:color w:val="6E5091" w:themeColor="followedHyperlink"/>
      <w:u w:val="single"/>
    </w:rPr>
  </w:style>
  <w:style w:type="character" w:styleId="CommentReference">
    <w:name w:val="annotation reference"/>
    <w:aliases w:val="Comment Reference-AXYS2"/>
    <w:basedOn w:val="DefaultParagraphFont"/>
    <w:uiPriority w:val="99"/>
    <w:rsid w:val="00E12F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E12F4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12F46"/>
    <w:rPr>
      <w:rFonts w:ascii="Calibri" w:eastAsiaTheme="minorEastAsia" w:hAnsi="Calibri" w:cs="Calibri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5"/>
    <w:semiHidden/>
    <w:rsid w:val="00E12F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5"/>
    <w:semiHidden/>
    <w:rsid w:val="00E12F46"/>
    <w:rPr>
      <w:rFonts w:ascii="Calibri" w:eastAsiaTheme="minorEastAsia" w:hAnsi="Calibri" w:cs="Calibri"/>
      <w:b/>
      <w:bCs/>
      <w:sz w:val="20"/>
      <w:szCs w:val="20"/>
      <w:lang w:eastAsia="zh-CN"/>
    </w:rPr>
  </w:style>
  <w:style w:type="paragraph" w:styleId="Revision">
    <w:name w:val="Revision"/>
    <w:hidden/>
    <w:uiPriority w:val="99"/>
    <w:semiHidden/>
    <w:rsid w:val="007A56CB"/>
    <w:pPr>
      <w:spacing w:line="240" w:lineRule="auto"/>
    </w:pPr>
    <w:rPr>
      <w:rFonts w:ascii="Calibri" w:eastAsiaTheme="minorEastAsia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0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van\Desktop\8%20Minute%20Energy%20RFP%20working%20folder\Letter_US_logo.dotx" TargetMode="External"/></Relationships>
</file>

<file path=word/theme/theme1.xml><?xml version="1.0" encoding="utf-8"?>
<a:theme xmlns:a="http://schemas.openxmlformats.org/drawingml/2006/main" name="Office Theme">
  <a:themeElements>
    <a:clrScheme name="DNV">
      <a:dk1>
        <a:srgbClr val="000000"/>
      </a:dk1>
      <a:lt1>
        <a:srgbClr val="FFFFFF"/>
      </a:lt1>
      <a:dk2>
        <a:srgbClr val="0F204B"/>
      </a:dk2>
      <a:lt2>
        <a:srgbClr val="C8C8C8"/>
      </a:lt2>
      <a:accent1>
        <a:srgbClr val="99D6F0"/>
      </a:accent1>
      <a:accent2>
        <a:srgbClr val="3F9C35"/>
      </a:accent2>
      <a:accent3>
        <a:srgbClr val="003591"/>
      </a:accent3>
      <a:accent4>
        <a:srgbClr val="009FDA"/>
      </a:accent4>
      <a:accent5>
        <a:srgbClr val="E98300"/>
      </a:accent5>
      <a:accent6>
        <a:srgbClr val="6E5091"/>
      </a:accent6>
      <a:hlink>
        <a:srgbClr val="003591"/>
      </a:hlink>
      <a:folHlink>
        <a:srgbClr val="6E5091"/>
      </a:folHlink>
    </a:clrScheme>
    <a:fontScheme name="DNV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DA061F-186D-4FFC-9290-3D931983E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Letter_US_logo.dotx</Template>
  <TotalTime>132</TotalTime>
  <Pages>1</Pages>
  <Words>237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Letter</vt:lpstr>
    </vt:vector>
  </TitlesOfParts>
  <Company>Det Norske Veritas</Company>
  <LinksUpToDate>false</LinksUpToDate>
  <CharactersWithSpaces>1714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dc:subject/>
  <dc:creator>Vance, James</dc:creator>
  <cp:keywords/>
  <cp:lastModifiedBy>Gessert, Cory</cp:lastModifiedBy>
  <cp:revision>22</cp:revision>
  <cp:lastPrinted>2014-09-12T23:18:00Z</cp:lastPrinted>
  <dcterms:created xsi:type="dcterms:W3CDTF">2014-04-18T23:05:00Z</dcterms:created>
  <dcterms:modified xsi:type="dcterms:W3CDTF">2016-01-29T00:02:00Z</dcterms:modified>
  <cp:category>Letter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tt">
    <vt:lpwstr>[Attention]</vt:lpwstr>
  </property>
  <property fmtid="{D5CDD505-2E9C-101B-9397-08002B2CF9AE}" pid="3" name="ToCompany">
    <vt:lpwstr>[Company Name]</vt:lpwstr>
  </property>
  <property fmtid="{D5CDD505-2E9C-101B-9397-08002B2CF9AE}" pid="4" name="YourRef">
    <vt:lpwstr>[Your Ref]</vt:lpwstr>
  </property>
  <property fmtid="{D5CDD505-2E9C-101B-9397-08002B2CF9AE}" pid="5" name="languageCode">
    <vt:lpwstr>EN</vt:lpwstr>
  </property>
  <property fmtid="{D5CDD505-2E9C-101B-9397-08002B2CF9AE}" pid="6" name="Created by">
    <vt:lpwstr>www.skabelondesign.dk</vt:lpwstr>
  </property>
  <property fmtid="{D5CDD505-2E9C-101B-9397-08002B2CF9AE}" pid="7" name="SD_ReportPageNumber">
    <vt:lpwstr>1</vt:lpwstr>
  </property>
</Properties>
</file>